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21790" w14:textId="77777777" w:rsidR="0069448D" w:rsidRPr="00747A34" w:rsidRDefault="00C50122" w:rsidP="00222BEE">
      <w:pPr>
        <w:pStyle w:val="Heading2"/>
      </w:pPr>
      <w:r w:rsidRPr="00747A34">
        <w:t xml:space="preserve">TEXAS WORKFORCE COMMISSION </w:t>
      </w:r>
    </w:p>
    <w:p w14:paraId="223EBA65" w14:textId="1A6D5DB1" w:rsidR="00997319" w:rsidRPr="002620CE" w:rsidRDefault="002F32C0" w:rsidP="00222BEE">
      <w:pPr>
        <w:rPr>
          <w:b/>
          <w:sz w:val="24"/>
          <w:szCs w:val="24"/>
        </w:rPr>
      </w:pPr>
      <w:r>
        <w:rPr>
          <w:b/>
          <w:sz w:val="24"/>
          <w:szCs w:val="24"/>
        </w:rPr>
        <w:t>Workforce Development Letter</w:t>
      </w:r>
    </w:p>
    <w:tbl>
      <w:tblPr>
        <w:tblW w:w="3330" w:type="dxa"/>
        <w:tblInd w:w="60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  <w:tblDescription w:val="Table contains A E L Letter I D number, publication date, keyord, and effective date."/>
      </w:tblPr>
      <w:tblGrid>
        <w:gridCol w:w="1260"/>
        <w:gridCol w:w="2070"/>
      </w:tblGrid>
      <w:tr w:rsidR="00A52827" w:rsidRPr="00747A34" w14:paraId="23F8E96B" w14:textId="77777777" w:rsidTr="002A005E">
        <w:trPr>
          <w:trHeight w:val="230"/>
        </w:trPr>
        <w:tc>
          <w:tcPr>
            <w:tcW w:w="1260" w:type="dxa"/>
            <w:tcBorders>
              <w:right w:val="nil"/>
            </w:tcBorders>
          </w:tcPr>
          <w:p w14:paraId="5B816851" w14:textId="77777777" w:rsidR="00A52827" w:rsidRPr="00747A34" w:rsidRDefault="00A52827" w:rsidP="00222BEE">
            <w:pPr>
              <w:rPr>
                <w:sz w:val="24"/>
              </w:rPr>
            </w:pPr>
            <w:r w:rsidRPr="00747A34">
              <w:rPr>
                <w:b/>
                <w:sz w:val="24"/>
              </w:rPr>
              <w:t>ID</w:t>
            </w:r>
            <w:bookmarkStart w:id="0" w:name="TitleAEL_Letter_XX"/>
            <w:bookmarkEnd w:id="0"/>
            <w:r w:rsidRPr="00747A34">
              <w:rPr>
                <w:b/>
                <w:sz w:val="24"/>
              </w:rPr>
              <w:t xml:space="preserve">/No:  </w:t>
            </w:r>
          </w:p>
        </w:tc>
        <w:tc>
          <w:tcPr>
            <w:tcW w:w="2070" w:type="dxa"/>
            <w:tcBorders>
              <w:left w:val="nil"/>
            </w:tcBorders>
          </w:tcPr>
          <w:p w14:paraId="0E8BCB0A" w14:textId="0F0C0688" w:rsidR="00A52827" w:rsidRPr="00747A34" w:rsidRDefault="002920FA" w:rsidP="00222BEE">
            <w:pPr>
              <w:rPr>
                <w:sz w:val="24"/>
              </w:rPr>
            </w:pPr>
            <w:r>
              <w:rPr>
                <w:sz w:val="24"/>
              </w:rPr>
              <w:t>WD</w:t>
            </w:r>
            <w:r w:rsidR="000D7D13" w:rsidRPr="00747A34">
              <w:rPr>
                <w:sz w:val="24"/>
              </w:rPr>
              <w:t xml:space="preserve"> </w:t>
            </w:r>
            <w:r w:rsidR="008F1ACC">
              <w:rPr>
                <w:sz w:val="24"/>
              </w:rPr>
              <w:t>06-13</w:t>
            </w:r>
            <w:r w:rsidR="00740AAF">
              <w:rPr>
                <w:sz w:val="24"/>
              </w:rPr>
              <w:t>, Change 1</w:t>
            </w:r>
          </w:p>
        </w:tc>
      </w:tr>
      <w:tr w:rsidR="00A52827" w:rsidRPr="00747A34" w14:paraId="65AF7EA0" w14:textId="77777777" w:rsidTr="002A005E">
        <w:trPr>
          <w:trHeight w:val="230"/>
        </w:trPr>
        <w:tc>
          <w:tcPr>
            <w:tcW w:w="1260" w:type="dxa"/>
            <w:tcBorders>
              <w:right w:val="nil"/>
            </w:tcBorders>
          </w:tcPr>
          <w:p w14:paraId="1F1F7CD9" w14:textId="77777777" w:rsidR="00A52827" w:rsidRPr="00747A34" w:rsidRDefault="00A52827" w:rsidP="00222BEE">
            <w:pPr>
              <w:rPr>
                <w:sz w:val="24"/>
              </w:rPr>
            </w:pPr>
            <w:r w:rsidRPr="00747A34">
              <w:rPr>
                <w:b/>
                <w:sz w:val="24"/>
              </w:rPr>
              <w:t>Date:</w:t>
            </w:r>
            <w:r w:rsidRPr="00747A34">
              <w:rPr>
                <w:sz w:val="24"/>
              </w:rPr>
              <w:t xml:space="preserve">  </w:t>
            </w:r>
          </w:p>
        </w:tc>
        <w:tc>
          <w:tcPr>
            <w:tcW w:w="2070" w:type="dxa"/>
            <w:tcBorders>
              <w:left w:val="nil"/>
            </w:tcBorders>
          </w:tcPr>
          <w:p w14:paraId="1605558B" w14:textId="4D1887DA" w:rsidR="00A52827" w:rsidRPr="00747A34" w:rsidRDefault="00A52827" w:rsidP="00222BEE">
            <w:pPr>
              <w:rPr>
                <w:sz w:val="24"/>
              </w:rPr>
            </w:pPr>
          </w:p>
        </w:tc>
      </w:tr>
      <w:tr w:rsidR="00CE3570" w:rsidRPr="00747A34" w14:paraId="46FE5B10" w14:textId="77777777" w:rsidTr="000C58B0">
        <w:trPr>
          <w:trHeight w:val="246"/>
        </w:trPr>
        <w:tc>
          <w:tcPr>
            <w:tcW w:w="3330" w:type="dxa"/>
            <w:gridSpan w:val="2"/>
          </w:tcPr>
          <w:p w14:paraId="595257C7" w14:textId="295E758A" w:rsidR="00CE3570" w:rsidRPr="00747A34" w:rsidRDefault="00CE3570" w:rsidP="00CE3570">
            <w:pPr>
              <w:ind w:left="1152" w:hanging="1152"/>
              <w:rPr>
                <w:sz w:val="24"/>
              </w:rPr>
            </w:pPr>
            <w:r w:rsidRPr="00747A34">
              <w:rPr>
                <w:b/>
                <w:sz w:val="24"/>
              </w:rPr>
              <w:t>Keyword:</w:t>
            </w:r>
            <w:r w:rsidRPr="00747A34">
              <w:rPr>
                <w:sz w:val="24"/>
              </w:rPr>
              <w:t xml:space="preserve">  </w:t>
            </w:r>
            <w:ins w:id="1" w:author="Riggs,Eben O" w:date="2020-11-23T08:32:00Z">
              <w:r w:rsidR="00185EEA">
                <w:rPr>
                  <w:sz w:val="24"/>
                </w:rPr>
                <w:t>General</w:t>
              </w:r>
            </w:ins>
            <w:ins w:id="2" w:author="Mullins,Joel L" w:date="2020-12-08T14:39:00Z">
              <w:r w:rsidR="00CA2310">
                <w:rPr>
                  <w:sz w:val="24"/>
                </w:rPr>
                <w:t>;</w:t>
              </w:r>
            </w:ins>
            <w:ins w:id="3" w:author="Riggs,Eben O" w:date="2020-11-23T08:32:00Z">
              <w:r w:rsidR="00185EEA">
                <w:rPr>
                  <w:sz w:val="24"/>
                </w:rPr>
                <w:t xml:space="preserve"> </w:t>
              </w:r>
              <w:r w:rsidR="00664C8E">
                <w:rPr>
                  <w:sz w:val="24"/>
                </w:rPr>
                <w:t>NCP Choices</w:t>
              </w:r>
            </w:ins>
            <w:ins w:id="4" w:author="Mullins,Joel L" w:date="2020-12-08T14:39:00Z">
              <w:r w:rsidR="00CA2310">
                <w:rPr>
                  <w:sz w:val="24"/>
                </w:rPr>
                <w:t>;</w:t>
              </w:r>
            </w:ins>
            <w:ins w:id="5" w:author="Riggs,Eben O" w:date="2020-11-23T08:32:00Z">
              <w:r w:rsidR="00185EEA">
                <w:rPr>
                  <w:sz w:val="24"/>
                </w:rPr>
                <w:t xml:space="preserve"> </w:t>
              </w:r>
            </w:ins>
            <w:r w:rsidR="00347562">
              <w:rPr>
                <w:sz w:val="24"/>
              </w:rPr>
              <w:t>TANF/</w:t>
            </w:r>
            <w:r w:rsidR="008F1ACC" w:rsidRPr="00504A34">
              <w:rPr>
                <w:sz w:val="24"/>
              </w:rPr>
              <w:t>Choices; SNAP</w:t>
            </w:r>
            <w:r w:rsidR="008F1ACC">
              <w:rPr>
                <w:sz w:val="24"/>
              </w:rPr>
              <w:t xml:space="preserve"> E&amp;T</w:t>
            </w:r>
            <w:r w:rsidR="008F1ACC" w:rsidRPr="00504A34">
              <w:rPr>
                <w:sz w:val="24"/>
              </w:rPr>
              <w:t xml:space="preserve">; TAA; TWIST; </w:t>
            </w:r>
            <w:r w:rsidR="008F1ACC" w:rsidRPr="00D74ED6">
              <w:rPr>
                <w:sz w:val="24"/>
              </w:rPr>
              <w:t>WI</w:t>
            </w:r>
            <w:r w:rsidR="00740AAF">
              <w:rPr>
                <w:sz w:val="24"/>
              </w:rPr>
              <w:t>O</w:t>
            </w:r>
            <w:r w:rsidR="008F1ACC" w:rsidRPr="00D74ED6">
              <w:rPr>
                <w:sz w:val="24"/>
              </w:rPr>
              <w:t>A</w:t>
            </w:r>
          </w:p>
        </w:tc>
      </w:tr>
      <w:tr w:rsidR="00A52827" w:rsidRPr="00747A34" w14:paraId="07088534" w14:textId="77777777" w:rsidTr="002A005E">
        <w:trPr>
          <w:trHeight w:val="251"/>
        </w:trPr>
        <w:tc>
          <w:tcPr>
            <w:tcW w:w="1260" w:type="dxa"/>
            <w:tcBorders>
              <w:right w:val="nil"/>
            </w:tcBorders>
          </w:tcPr>
          <w:p w14:paraId="26F852A0" w14:textId="77777777" w:rsidR="00A52827" w:rsidRPr="00747A34" w:rsidRDefault="00A52827" w:rsidP="00222BEE">
            <w:pPr>
              <w:rPr>
                <w:sz w:val="24"/>
              </w:rPr>
            </w:pPr>
            <w:r w:rsidRPr="00747A34">
              <w:rPr>
                <w:b/>
                <w:sz w:val="24"/>
              </w:rPr>
              <w:t xml:space="preserve">Effective:  </w:t>
            </w:r>
          </w:p>
        </w:tc>
        <w:tc>
          <w:tcPr>
            <w:tcW w:w="2070" w:type="dxa"/>
            <w:tcBorders>
              <w:left w:val="nil"/>
            </w:tcBorders>
          </w:tcPr>
          <w:p w14:paraId="1F86877D" w14:textId="4A24AF5F" w:rsidR="00A52827" w:rsidRPr="00747A34" w:rsidRDefault="00740AAF" w:rsidP="00222BEE">
            <w:pPr>
              <w:rPr>
                <w:sz w:val="24"/>
              </w:rPr>
            </w:pPr>
            <w:r>
              <w:rPr>
                <w:sz w:val="24"/>
              </w:rPr>
              <w:t>Immediately</w:t>
            </w:r>
          </w:p>
        </w:tc>
      </w:tr>
    </w:tbl>
    <w:p w14:paraId="4BF60505" w14:textId="77777777" w:rsidR="00CE3570" w:rsidRDefault="00CE3570" w:rsidP="002920FA">
      <w:pPr>
        <w:spacing w:before="120"/>
        <w:rPr>
          <w:b/>
        </w:rPr>
      </w:pPr>
    </w:p>
    <w:p w14:paraId="5BF1CDE3" w14:textId="77777777" w:rsidR="00B049DF" w:rsidRPr="00C54A39" w:rsidRDefault="0069448D" w:rsidP="00B049DF">
      <w:pPr>
        <w:rPr>
          <w:color w:val="000000"/>
          <w:sz w:val="24"/>
          <w:szCs w:val="24"/>
        </w:rPr>
      </w:pPr>
      <w:r w:rsidRPr="00C54A39">
        <w:rPr>
          <w:b/>
          <w:sz w:val="24"/>
          <w:szCs w:val="24"/>
        </w:rPr>
        <w:t>To:</w:t>
      </w:r>
      <w:r w:rsidRPr="00C54A39">
        <w:rPr>
          <w:b/>
          <w:sz w:val="24"/>
          <w:szCs w:val="24"/>
        </w:rPr>
        <w:tab/>
      </w:r>
      <w:r w:rsidRPr="00C54A39">
        <w:rPr>
          <w:b/>
          <w:sz w:val="24"/>
          <w:szCs w:val="24"/>
        </w:rPr>
        <w:tab/>
      </w:r>
      <w:r w:rsidR="00B049DF" w:rsidRPr="00C54A39">
        <w:rPr>
          <w:color w:val="000000"/>
          <w:sz w:val="24"/>
          <w:szCs w:val="24"/>
        </w:rPr>
        <w:t>Local Workforce Development Board Executive Directors</w:t>
      </w:r>
    </w:p>
    <w:p w14:paraId="17B94359" w14:textId="77777777" w:rsidR="00B049DF" w:rsidRPr="00C54A39" w:rsidRDefault="00B049DF" w:rsidP="00B049DF">
      <w:pPr>
        <w:ind w:left="720" w:firstLine="720"/>
        <w:rPr>
          <w:color w:val="000000"/>
          <w:sz w:val="24"/>
          <w:szCs w:val="24"/>
        </w:rPr>
      </w:pPr>
      <w:r w:rsidRPr="00C54A39">
        <w:rPr>
          <w:color w:val="000000"/>
          <w:sz w:val="24"/>
          <w:szCs w:val="24"/>
        </w:rPr>
        <w:t>Commission Executive Staff</w:t>
      </w:r>
    </w:p>
    <w:p w14:paraId="39596A79" w14:textId="77777777" w:rsidR="00B049DF" w:rsidRPr="00C54A39" w:rsidRDefault="00B049DF" w:rsidP="00B049DF">
      <w:pPr>
        <w:rPr>
          <w:color w:val="000000"/>
          <w:sz w:val="24"/>
          <w:szCs w:val="24"/>
        </w:rPr>
      </w:pPr>
      <w:r w:rsidRPr="00C54A39">
        <w:rPr>
          <w:color w:val="000000"/>
          <w:sz w:val="24"/>
          <w:szCs w:val="24"/>
        </w:rPr>
        <w:tab/>
      </w:r>
      <w:r w:rsidRPr="00C54A39">
        <w:rPr>
          <w:color w:val="000000"/>
          <w:sz w:val="24"/>
          <w:szCs w:val="24"/>
        </w:rPr>
        <w:tab/>
        <w:t>Integrated Service Area Managers</w:t>
      </w:r>
    </w:p>
    <w:p w14:paraId="0EDBB6BD" w14:textId="622C637E" w:rsidR="0069448D" w:rsidRPr="00C54A39" w:rsidRDefault="0069448D" w:rsidP="00B049DF">
      <w:pPr>
        <w:spacing w:before="120"/>
        <w:rPr>
          <w:sz w:val="24"/>
          <w:szCs w:val="24"/>
        </w:rPr>
      </w:pPr>
      <w:r w:rsidRPr="00C54A39">
        <w:rPr>
          <w:b/>
          <w:sz w:val="24"/>
          <w:szCs w:val="24"/>
        </w:rPr>
        <w:t>From:</w:t>
      </w:r>
      <w:r w:rsidRPr="00C54A39">
        <w:rPr>
          <w:b/>
          <w:sz w:val="24"/>
          <w:szCs w:val="24"/>
        </w:rPr>
        <w:tab/>
      </w:r>
      <w:r w:rsidRPr="00C54A39">
        <w:rPr>
          <w:b/>
          <w:sz w:val="24"/>
          <w:szCs w:val="24"/>
        </w:rPr>
        <w:tab/>
      </w:r>
      <w:r w:rsidR="00CE4B9E" w:rsidRPr="00C54A39">
        <w:rPr>
          <w:sz w:val="24"/>
          <w:szCs w:val="24"/>
        </w:rPr>
        <w:t>Courtney Arbo</w:t>
      </w:r>
      <w:r w:rsidR="002F1989" w:rsidRPr="00C54A39">
        <w:rPr>
          <w:sz w:val="24"/>
          <w:szCs w:val="24"/>
        </w:rPr>
        <w:t>u</w:t>
      </w:r>
      <w:r w:rsidR="00CE4B9E" w:rsidRPr="00C54A39">
        <w:rPr>
          <w:sz w:val="24"/>
          <w:szCs w:val="24"/>
        </w:rPr>
        <w:t>r, Director, Workforce Development Division</w:t>
      </w:r>
    </w:p>
    <w:p w14:paraId="40AA84EF" w14:textId="77777777" w:rsidR="002920FA" w:rsidRPr="00747A34" w:rsidRDefault="002920FA" w:rsidP="002920FA">
      <w:pPr>
        <w:pStyle w:val="Default"/>
      </w:pPr>
    </w:p>
    <w:p w14:paraId="1DFE396B" w14:textId="0FC47A09" w:rsidR="0069448D" w:rsidRPr="008F1ACC" w:rsidRDefault="0069448D" w:rsidP="008F1ACC">
      <w:pPr>
        <w:ind w:left="1440" w:hanging="1440"/>
        <w:rPr>
          <w:b/>
          <w:i/>
          <w:sz w:val="24"/>
        </w:rPr>
      </w:pPr>
      <w:r w:rsidRPr="00747A34">
        <w:rPr>
          <w:b/>
          <w:sz w:val="24"/>
        </w:rPr>
        <w:t>Subject:</w:t>
      </w:r>
      <w:r w:rsidRPr="00747A34">
        <w:rPr>
          <w:b/>
          <w:sz w:val="24"/>
        </w:rPr>
        <w:tab/>
      </w:r>
      <w:r w:rsidR="008F1ACC">
        <w:rPr>
          <w:b/>
          <w:sz w:val="24"/>
        </w:rPr>
        <w:t xml:space="preserve">Documenting Services and Participant Contact in The Workforce Information System of Texas </w:t>
      </w:r>
      <w:r w:rsidR="008F1ACC" w:rsidRPr="00D74ED6">
        <w:rPr>
          <w:b/>
          <w:i/>
          <w:sz w:val="24"/>
        </w:rPr>
        <w:t>Counselor Notes</w:t>
      </w:r>
      <w:r w:rsidR="008F1ACC">
        <w:rPr>
          <w:b/>
          <w:sz w:val="24"/>
        </w:rPr>
        <w:t>—</w:t>
      </w:r>
      <w:r w:rsidR="008F1ACC" w:rsidRPr="002920FA">
        <w:rPr>
          <w:b/>
          <w:i/>
          <w:sz w:val="24"/>
        </w:rPr>
        <w:t>Update</w:t>
      </w:r>
    </w:p>
    <w:p w14:paraId="3CED7FA9" w14:textId="77777777" w:rsidR="0069448D" w:rsidRPr="00747A34" w:rsidRDefault="00F446CB" w:rsidP="00222BEE">
      <w:pPr>
        <w:ind w:left="1440" w:right="144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66FD9B1" wp14:editId="1BFF4B3F">
                <wp:simplePos x="0" y="0"/>
                <wp:positionH relativeFrom="column">
                  <wp:posOffset>-62865</wp:posOffset>
                </wp:positionH>
                <wp:positionV relativeFrom="paragraph">
                  <wp:posOffset>120650</wp:posOffset>
                </wp:positionV>
                <wp:extent cx="5686425" cy="0"/>
                <wp:effectExtent l="0" t="0" r="0" b="0"/>
                <wp:wrapNone/>
                <wp:docPr id="1" name="Line 2" descr="Horizontal line width of page divides heading from body of letter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rto="http://schemas.microsoft.com/office/word/2006/arto" xmlns:a14="http://schemas.microsoft.com/office/drawing/2010/main" xmlns:a="http://schemas.openxmlformats.org/drawingml/2006/main">
            <w:pict w14:anchorId="26E152C8"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alt="Horizontal line width of page divides heading from body of letter." o:spid="_x0000_s1026" o:allowincell="f" from="-4.95pt,9.5pt" to="442.8pt,9.5pt" w14:anchorId="2647F13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"/>
            </w:pict>
          </mc:Fallback>
        </mc:AlternateContent>
      </w:r>
    </w:p>
    <w:p w14:paraId="7E473C4D" w14:textId="48637644" w:rsidR="00B80129" w:rsidRPr="00747A34" w:rsidRDefault="00211C57" w:rsidP="00222BEE">
      <w:pPr>
        <w:rPr>
          <w:b/>
          <w:sz w:val="24"/>
        </w:rPr>
      </w:pPr>
      <w:r>
        <w:rPr>
          <w:b/>
          <w:sz w:val="24"/>
        </w:rPr>
        <w:t>PURPOSE</w:t>
      </w:r>
      <w:r w:rsidR="00C54A39">
        <w:rPr>
          <w:b/>
          <w:sz w:val="24"/>
        </w:rPr>
        <w:t>:</w:t>
      </w:r>
    </w:p>
    <w:p w14:paraId="0BB7FCA4" w14:textId="1D0F7053" w:rsidR="008F1ACC" w:rsidRPr="00C764DD" w:rsidRDefault="008F1ACC" w:rsidP="008F1ACC">
      <w:pPr>
        <w:ind w:left="720"/>
        <w:rPr>
          <w:sz w:val="24"/>
        </w:rPr>
      </w:pPr>
      <w:r>
        <w:rPr>
          <w:sz w:val="24"/>
        </w:rPr>
        <w:t>T</w:t>
      </w:r>
      <w:r w:rsidR="00C54A39">
        <w:rPr>
          <w:sz w:val="24"/>
        </w:rPr>
        <w:t>he purpose of this WD Letter is t</w:t>
      </w:r>
      <w:r w:rsidRPr="00C764DD">
        <w:rPr>
          <w:sz w:val="24"/>
        </w:rPr>
        <w:t xml:space="preserve">o provide Local Workforce Development Boards (Boards) with information </w:t>
      </w:r>
      <w:r>
        <w:rPr>
          <w:sz w:val="24"/>
        </w:rPr>
        <w:t>and guidance on</w:t>
      </w:r>
      <w:r w:rsidRPr="00C764DD">
        <w:rPr>
          <w:sz w:val="24"/>
        </w:rPr>
        <w:t>:</w:t>
      </w:r>
    </w:p>
    <w:p w14:paraId="2C63DF92" w14:textId="77777777" w:rsidR="008F1ACC" w:rsidRPr="00C764DD" w:rsidRDefault="008F1ACC" w:rsidP="008F1ACC">
      <w:pPr>
        <w:numPr>
          <w:ilvl w:val="0"/>
          <w:numId w:val="20"/>
        </w:numPr>
        <w:rPr>
          <w:sz w:val="24"/>
        </w:rPr>
      </w:pPr>
      <w:r>
        <w:rPr>
          <w:sz w:val="24"/>
          <w:szCs w:val="24"/>
        </w:rPr>
        <w:t>contact with participants</w:t>
      </w:r>
      <w:r w:rsidRPr="00C764DD">
        <w:rPr>
          <w:sz w:val="24"/>
        </w:rPr>
        <w:t xml:space="preserve">; and </w:t>
      </w:r>
    </w:p>
    <w:p w14:paraId="46281053" w14:textId="77777777" w:rsidR="008F1ACC" w:rsidRPr="008F1ACC" w:rsidRDefault="008F1ACC" w:rsidP="008F1ACC">
      <w:pPr>
        <w:pStyle w:val="ListParagraph"/>
        <w:numPr>
          <w:ilvl w:val="0"/>
          <w:numId w:val="20"/>
        </w:numPr>
        <w:rPr>
          <w:sz w:val="24"/>
        </w:rPr>
      </w:pPr>
      <w:r w:rsidRPr="00522332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BA0F73C" wp14:editId="3BA9ADD0">
                <wp:simplePos x="0" y="0"/>
                <wp:positionH relativeFrom="column">
                  <wp:posOffset>5766435</wp:posOffset>
                </wp:positionH>
                <wp:positionV relativeFrom="paragraph">
                  <wp:posOffset>145415</wp:posOffset>
                </wp:positionV>
                <wp:extent cx="457200" cy="287655"/>
                <wp:effectExtent l="381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39A404" w14:textId="77777777" w:rsidR="008F1ACC" w:rsidRDefault="008F1ACC" w:rsidP="008F1ACC">
                            <w:pPr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0F7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4.05pt;margin-top:11.45pt;width:36pt;height:22.6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" stroked="f">
                <v:textbox>
                  <w:txbxContent>
                    <w:p w14:paraId="7939A404" w14:textId="77777777" w:rsidR="008F1ACC" w:rsidRDefault="008F1ACC" w:rsidP="008F1ACC">
                      <w:pPr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1ACC">
        <w:rPr>
          <w:rFonts w:ascii="Times New (W1)" w:hAnsi="Times New (W1)"/>
          <w:snapToGrid w:val="0"/>
          <w:sz w:val="24"/>
        </w:rPr>
        <w:t xml:space="preserve">comprehensive documentation of services and contact with participants in </w:t>
      </w:r>
      <w:r w:rsidRPr="008F1ACC">
        <w:rPr>
          <w:sz w:val="24"/>
        </w:rPr>
        <w:t xml:space="preserve">The Workforce Information System of Texas (TWIST) </w:t>
      </w:r>
      <w:r w:rsidRPr="008F1ACC">
        <w:rPr>
          <w:rFonts w:ascii="Times New (W1)" w:hAnsi="Times New (W1)"/>
          <w:i/>
          <w:snapToGrid w:val="0"/>
          <w:sz w:val="24"/>
        </w:rPr>
        <w:t>Counselor</w:t>
      </w:r>
      <w:r w:rsidRPr="008F1ACC">
        <w:rPr>
          <w:rFonts w:ascii="Times New (W1)" w:hAnsi="Times New (W1)"/>
          <w:snapToGrid w:val="0"/>
          <w:sz w:val="24"/>
        </w:rPr>
        <w:t xml:space="preserve"> </w:t>
      </w:r>
      <w:r w:rsidRPr="008F1ACC">
        <w:rPr>
          <w:rFonts w:ascii="Times New (W1)" w:hAnsi="Times New (W1)"/>
          <w:i/>
          <w:snapToGrid w:val="0"/>
          <w:sz w:val="24"/>
        </w:rPr>
        <w:t>Notes</w:t>
      </w:r>
      <w:r w:rsidRPr="008F1ACC">
        <w:rPr>
          <w:sz w:val="24"/>
        </w:rPr>
        <w:t>.</w:t>
      </w:r>
    </w:p>
    <w:p w14:paraId="4F1AE452" w14:textId="77777777" w:rsidR="008F1ACC" w:rsidRDefault="008F1ACC" w:rsidP="008F1ACC">
      <w:pPr>
        <w:rPr>
          <w:sz w:val="24"/>
        </w:rPr>
      </w:pPr>
    </w:p>
    <w:p w14:paraId="4CA05C4F" w14:textId="5930658F" w:rsidR="00791F55" w:rsidRDefault="00825C8B" w:rsidP="008F1ACC">
      <w:pPr>
        <w:rPr>
          <w:b/>
          <w:sz w:val="24"/>
        </w:rPr>
      </w:pPr>
      <w:r w:rsidRPr="004B2DE5">
        <w:rPr>
          <w:b/>
          <w:sz w:val="24"/>
        </w:rPr>
        <w:t>RESCISSION</w:t>
      </w:r>
      <w:r w:rsidR="00C54A39">
        <w:rPr>
          <w:b/>
          <w:sz w:val="24"/>
        </w:rPr>
        <w:t>:</w:t>
      </w:r>
    </w:p>
    <w:p w14:paraId="1D759376" w14:textId="211BCE86" w:rsidR="008F1ACC" w:rsidRDefault="008F1ACC" w:rsidP="008F1ACC">
      <w:pPr>
        <w:ind w:left="1440" w:hanging="720"/>
        <w:rPr>
          <w:sz w:val="24"/>
        </w:rPr>
      </w:pPr>
      <w:r>
        <w:rPr>
          <w:sz w:val="24"/>
        </w:rPr>
        <w:t>WD Letter 06-13</w:t>
      </w:r>
    </w:p>
    <w:p w14:paraId="315BFF26" w14:textId="1BD71C8C" w:rsidR="008F1ACC" w:rsidRPr="008F1ACC" w:rsidRDefault="008F1ACC" w:rsidP="008F1ACC">
      <w:pPr>
        <w:ind w:left="1440" w:hanging="720"/>
        <w:rPr>
          <w:sz w:val="24"/>
        </w:rPr>
      </w:pPr>
    </w:p>
    <w:p w14:paraId="4C352B87" w14:textId="30B4FC16" w:rsidR="0069448D" w:rsidRDefault="0069448D" w:rsidP="00222BEE">
      <w:pPr>
        <w:rPr>
          <w:b/>
          <w:sz w:val="24"/>
        </w:rPr>
      </w:pPr>
      <w:r w:rsidRPr="00747A34">
        <w:rPr>
          <w:b/>
          <w:sz w:val="24"/>
        </w:rPr>
        <w:t>B</w:t>
      </w:r>
      <w:r w:rsidR="00211C57">
        <w:rPr>
          <w:b/>
          <w:sz w:val="24"/>
        </w:rPr>
        <w:t>ACKGROUND</w:t>
      </w:r>
      <w:r w:rsidR="00C54A39">
        <w:rPr>
          <w:b/>
          <w:sz w:val="24"/>
        </w:rPr>
        <w:t>:</w:t>
      </w:r>
    </w:p>
    <w:p w14:paraId="381EDE60" w14:textId="3D9097CD" w:rsidR="008F1ACC" w:rsidRDefault="008F1ACC" w:rsidP="008F1ACC">
      <w:pPr>
        <w:ind w:left="720"/>
        <w:rPr>
          <w:sz w:val="24"/>
        </w:rPr>
      </w:pPr>
      <w:r>
        <w:rPr>
          <w:sz w:val="24"/>
        </w:rPr>
        <w:t xml:space="preserve">Accurate service and outcome data for Texas workforce system customers is necessary to meet state and federal reporting requirements and to assess the performance of the workforce system. The data </w:t>
      </w:r>
      <w:r w:rsidR="00C87311">
        <w:rPr>
          <w:sz w:val="24"/>
        </w:rPr>
        <w:t xml:space="preserve">are </w:t>
      </w:r>
      <w:r>
        <w:rPr>
          <w:sz w:val="24"/>
        </w:rPr>
        <w:t xml:space="preserve">used to generate reports and information that the Texas Workforce Commission (TWC) and Boards use to manage, monitor, and assess performance. </w:t>
      </w:r>
      <w:del w:id="6" w:author="Riggs,Eben O" w:date="2020-10-23T15:23:00Z">
        <w:r w:rsidDel="008226B8">
          <w:rPr>
            <w:sz w:val="24"/>
          </w:rPr>
          <w:delText xml:space="preserve"> </w:delText>
        </w:r>
      </w:del>
      <w:del w:id="7" w:author="Riggs,Eben O" w:date="2020-10-26T10:31:00Z">
        <w:r w:rsidRPr="00910C1F" w:rsidDel="002C183C">
          <w:rPr>
            <w:sz w:val="24"/>
          </w:rPr>
          <w:delText>TWIST</w:delText>
        </w:r>
        <w:r w:rsidRPr="00102557" w:rsidDel="002C183C">
          <w:rPr>
            <w:sz w:val="24"/>
          </w:rPr>
          <w:delText xml:space="preserve"> </w:delText>
        </w:r>
        <w:r w:rsidDel="002C183C">
          <w:rPr>
            <w:sz w:val="24"/>
          </w:rPr>
          <w:delText>serves as</w:delText>
        </w:r>
        <w:r w:rsidRPr="00102557" w:rsidDel="002C183C">
          <w:rPr>
            <w:sz w:val="24"/>
          </w:rPr>
          <w:delText xml:space="preserve"> the case file</w:delText>
        </w:r>
        <w:r w:rsidDel="002C183C">
          <w:rPr>
            <w:sz w:val="24"/>
          </w:rPr>
          <w:delText>; therefore, it</w:delText>
        </w:r>
      </w:del>
      <w:ins w:id="8" w:author="Riggs,Eben O" w:date="2020-10-26T10:31:00Z">
        <w:r w:rsidR="002C183C">
          <w:rPr>
            <w:sz w:val="24"/>
          </w:rPr>
          <w:t>It</w:t>
        </w:r>
      </w:ins>
      <w:r>
        <w:rPr>
          <w:sz w:val="24"/>
        </w:rPr>
        <w:t xml:space="preserve"> is necessary that </w:t>
      </w:r>
      <w:r w:rsidRPr="00102557">
        <w:rPr>
          <w:sz w:val="24"/>
        </w:rPr>
        <w:t xml:space="preserve">all information </w:t>
      </w:r>
      <w:r>
        <w:rPr>
          <w:sz w:val="24"/>
        </w:rPr>
        <w:t xml:space="preserve">entered </w:t>
      </w:r>
      <w:ins w:id="9" w:author="Riggs,Eben O" w:date="2020-11-03T16:56:00Z">
        <w:r w:rsidR="000E2F1E">
          <w:rPr>
            <w:sz w:val="24"/>
          </w:rPr>
          <w:t>in</w:t>
        </w:r>
      </w:ins>
      <w:ins w:id="10" w:author="Alvis,Carrie L" w:date="2020-11-05T11:35:00Z">
        <w:r w:rsidR="00C54A39">
          <w:rPr>
            <w:sz w:val="24"/>
          </w:rPr>
          <w:t>to</w:t>
        </w:r>
      </w:ins>
      <w:ins w:id="11" w:author="Riggs,Eben O" w:date="2020-11-03T16:56:00Z">
        <w:r w:rsidR="000E2F1E">
          <w:rPr>
            <w:sz w:val="24"/>
          </w:rPr>
          <w:t xml:space="preserve"> TWIST </w:t>
        </w:r>
      </w:ins>
      <w:r>
        <w:rPr>
          <w:sz w:val="24"/>
        </w:rPr>
        <w:t>be</w:t>
      </w:r>
      <w:r w:rsidRPr="00102557">
        <w:rPr>
          <w:sz w:val="24"/>
        </w:rPr>
        <w:t xml:space="preserve"> clear, concise, </w:t>
      </w:r>
      <w:r>
        <w:rPr>
          <w:sz w:val="24"/>
        </w:rPr>
        <w:t>comprehensive,</w:t>
      </w:r>
      <w:r w:rsidRPr="00102557">
        <w:rPr>
          <w:sz w:val="24"/>
        </w:rPr>
        <w:t xml:space="preserve"> and accurate.</w:t>
      </w:r>
      <w:r>
        <w:rPr>
          <w:sz w:val="24"/>
        </w:rPr>
        <w:t xml:space="preserve">  </w:t>
      </w:r>
    </w:p>
    <w:p w14:paraId="1345D6BB" w14:textId="77777777" w:rsidR="008F1ACC" w:rsidRDefault="008F1ACC" w:rsidP="008F1ACC">
      <w:pPr>
        <w:ind w:left="720"/>
        <w:rPr>
          <w:sz w:val="24"/>
        </w:rPr>
      </w:pPr>
    </w:p>
    <w:p w14:paraId="794B6CD7" w14:textId="77777777" w:rsidR="008F1ACC" w:rsidRDefault="008F1ACC" w:rsidP="008F1ACC">
      <w:pPr>
        <w:ind w:left="720"/>
        <w:rPr>
          <w:sz w:val="24"/>
        </w:rPr>
      </w:pPr>
      <w:r>
        <w:rPr>
          <w:sz w:val="24"/>
        </w:rPr>
        <w:t xml:space="preserve">TWC has identified the following issues: </w:t>
      </w:r>
    </w:p>
    <w:p w14:paraId="5D9B7B0D" w14:textId="77777777" w:rsidR="008F1ACC" w:rsidRDefault="008F1ACC" w:rsidP="008F1ACC">
      <w:pPr>
        <w:numPr>
          <w:ilvl w:val="0"/>
          <w:numId w:val="21"/>
        </w:numPr>
        <w:rPr>
          <w:sz w:val="24"/>
        </w:rPr>
      </w:pPr>
      <w:r>
        <w:rPr>
          <w:sz w:val="24"/>
        </w:rPr>
        <w:t>After p</w:t>
      </w:r>
      <w:r w:rsidRPr="00C21D3E">
        <w:rPr>
          <w:sz w:val="24"/>
        </w:rPr>
        <w:t>rolonged period</w:t>
      </w:r>
      <w:r>
        <w:rPr>
          <w:sz w:val="24"/>
        </w:rPr>
        <w:t>s</w:t>
      </w:r>
      <w:r w:rsidRPr="00C21D3E">
        <w:rPr>
          <w:sz w:val="24"/>
        </w:rPr>
        <w:t xml:space="preserve"> in which there was no contact with a participant,</w:t>
      </w:r>
      <w:r w:rsidDel="00857E9D">
        <w:rPr>
          <w:sz w:val="24"/>
        </w:rPr>
        <w:t xml:space="preserve"> </w:t>
      </w:r>
      <w:r>
        <w:rPr>
          <w:sz w:val="24"/>
        </w:rPr>
        <w:t>services were entered into</w:t>
      </w:r>
      <w:r w:rsidRPr="00910C1F">
        <w:rPr>
          <w:sz w:val="24"/>
        </w:rPr>
        <w:t xml:space="preserve"> TWIST</w:t>
      </w:r>
      <w:r>
        <w:rPr>
          <w:sz w:val="24"/>
        </w:rPr>
        <w:t>—thereby delaying the participant’s exit.</w:t>
      </w:r>
    </w:p>
    <w:p w14:paraId="30CC80CF" w14:textId="227016E7" w:rsidR="008F1ACC" w:rsidRDefault="00D50BBE" w:rsidP="008F1ACC">
      <w:pPr>
        <w:numPr>
          <w:ilvl w:val="0"/>
          <w:numId w:val="21"/>
        </w:numPr>
        <w:rPr>
          <w:sz w:val="24"/>
        </w:rPr>
      </w:pPr>
      <w:r>
        <w:rPr>
          <w:sz w:val="24"/>
        </w:rPr>
        <w:t>A p</w:t>
      </w:r>
      <w:r w:rsidR="008F1ACC">
        <w:rPr>
          <w:sz w:val="24"/>
        </w:rPr>
        <w:t xml:space="preserve">articipant </w:t>
      </w:r>
      <w:r>
        <w:rPr>
          <w:sz w:val="24"/>
        </w:rPr>
        <w:t xml:space="preserve">was </w:t>
      </w:r>
      <w:r w:rsidR="008F1ACC">
        <w:rPr>
          <w:sz w:val="24"/>
        </w:rPr>
        <w:t>placed in a variety of services, such as mentoring, tutoring, and GED</w:t>
      </w:r>
      <w:r w:rsidR="00C67BBD">
        <w:rPr>
          <w:sz w:val="24"/>
        </w:rPr>
        <w:t xml:space="preserve"> services</w:t>
      </w:r>
      <w:r w:rsidR="008F1ACC">
        <w:rPr>
          <w:sz w:val="24"/>
        </w:rPr>
        <w:t xml:space="preserve">, in excess of 90 days and no contact with the participant was documented in TWIST </w:t>
      </w:r>
      <w:r w:rsidR="008F1ACC">
        <w:rPr>
          <w:i/>
          <w:sz w:val="24"/>
        </w:rPr>
        <w:t xml:space="preserve">Counselor </w:t>
      </w:r>
      <w:r w:rsidR="008F1ACC" w:rsidRPr="00551365">
        <w:rPr>
          <w:i/>
          <w:sz w:val="24"/>
        </w:rPr>
        <w:t>Notes</w:t>
      </w:r>
      <w:r w:rsidR="008F1ACC">
        <w:rPr>
          <w:sz w:val="24"/>
        </w:rPr>
        <w:t xml:space="preserve"> </w:t>
      </w:r>
      <w:r w:rsidR="008F1ACC" w:rsidRPr="00551365">
        <w:rPr>
          <w:sz w:val="24"/>
        </w:rPr>
        <w:t>during</w:t>
      </w:r>
      <w:r w:rsidR="008F1ACC">
        <w:rPr>
          <w:sz w:val="24"/>
        </w:rPr>
        <w:t xml:space="preserve"> that time—thereby preventing the participant</w:t>
      </w:r>
      <w:r>
        <w:rPr>
          <w:sz w:val="24"/>
        </w:rPr>
        <w:t>’</w:t>
      </w:r>
      <w:r w:rsidR="008F1ACC">
        <w:rPr>
          <w:sz w:val="24"/>
        </w:rPr>
        <w:t>s exit and causing inaccurate data to be reported.</w:t>
      </w:r>
    </w:p>
    <w:p w14:paraId="30764BEF" w14:textId="77777777" w:rsidR="008F1ACC" w:rsidRDefault="008F1ACC" w:rsidP="008F1ACC">
      <w:pPr>
        <w:ind w:left="720"/>
        <w:rPr>
          <w:sz w:val="24"/>
        </w:rPr>
      </w:pPr>
    </w:p>
    <w:p w14:paraId="454BD548" w14:textId="380FCAA7" w:rsidR="008F1ACC" w:rsidRDefault="008F1ACC" w:rsidP="008F1ACC">
      <w:pPr>
        <w:pStyle w:val="BodyTextIndent"/>
      </w:pPr>
      <w:r>
        <w:rPr>
          <w:snapToGrid/>
        </w:rPr>
        <w:t xml:space="preserve">The accuracy and reliability of data is essential for efficient and responsible public administration and necessary for </w:t>
      </w:r>
      <w:r>
        <w:t>reporting such information to the US Department of Labor</w:t>
      </w:r>
      <w:r w:rsidR="008226B8">
        <w:t xml:space="preserve"> (DOL)</w:t>
      </w:r>
      <w:r>
        <w:t>, the Legislative Budget Board, and others, and for maintaining the integrity of the Texas workforce system.</w:t>
      </w:r>
    </w:p>
    <w:p w14:paraId="21311B60" w14:textId="77777777" w:rsidR="008F1ACC" w:rsidRDefault="008F1ACC" w:rsidP="00222BEE">
      <w:pPr>
        <w:rPr>
          <w:b/>
          <w:sz w:val="24"/>
        </w:rPr>
      </w:pPr>
    </w:p>
    <w:p w14:paraId="0D96F506" w14:textId="2A37A95E" w:rsidR="00B80129" w:rsidRDefault="00211C57" w:rsidP="00222BEE">
      <w:pPr>
        <w:rPr>
          <w:b/>
          <w:sz w:val="24"/>
        </w:rPr>
      </w:pPr>
      <w:r>
        <w:rPr>
          <w:b/>
          <w:sz w:val="24"/>
        </w:rPr>
        <w:t>PROCEDURES</w:t>
      </w:r>
      <w:r w:rsidR="00C54A39">
        <w:rPr>
          <w:b/>
          <w:sz w:val="24"/>
        </w:rPr>
        <w:t>:</w:t>
      </w:r>
    </w:p>
    <w:p w14:paraId="734298C8" w14:textId="50DE47E7" w:rsidR="008A3BB6" w:rsidRPr="00825C8B" w:rsidRDefault="008A3BB6" w:rsidP="00211C57">
      <w:pPr>
        <w:spacing w:after="240"/>
        <w:ind w:left="720"/>
        <w:rPr>
          <w:sz w:val="24"/>
          <w:szCs w:val="24"/>
        </w:rPr>
      </w:pPr>
      <w:r w:rsidRPr="00825C8B">
        <w:rPr>
          <w:b/>
          <w:sz w:val="24"/>
          <w:szCs w:val="24"/>
          <w:u w:val="single"/>
        </w:rPr>
        <w:t>No Local Flexibility (NLF)</w:t>
      </w:r>
      <w:r w:rsidRPr="00825C8B">
        <w:rPr>
          <w:b/>
          <w:sz w:val="24"/>
          <w:szCs w:val="24"/>
        </w:rPr>
        <w:t>:</w:t>
      </w:r>
      <w:r w:rsidR="00211C57">
        <w:rPr>
          <w:sz w:val="24"/>
          <w:szCs w:val="24"/>
        </w:rPr>
        <w:t xml:space="preserve"> </w:t>
      </w:r>
      <w:r w:rsidRPr="00825C8B">
        <w:rPr>
          <w:sz w:val="24"/>
          <w:szCs w:val="24"/>
        </w:rPr>
        <w:t xml:space="preserve">This rating indicates that </w:t>
      </w:r>
      <w:r w:rsidR="005C129D">
        <w:rPr>
          <w:sz w:val="24"/>
          <w:szCs w:val="24"/>
        </w:rPr>
        <w:t>Boards</w:t>
      </w:r>
      <w:r w:rsidRPr="00825C8B">
        <w:rPr>
          <w:sz w:val="24"/>
          <w:szCs w:val="24"/>
        </w:rPr>
        <w:t xml:space="preserve"> must comply with the federal and state laws, rules, policies, and required proc</w:t>
      </w:r>
      <w:r w:rsidRPr="00863DAB">
        <w:rPr>
          <w:sz w:val="24"/>
          <w:szCs w:val="24"/>
        </w:rPr>
        <w:t xml:space="preserve">edures set forth in this </w:t>
      </w:r>
      <w:r w:rsidR="00C54A39">
        <w:rPr>
          <w:sz w:val="24"/>
          <w:szCs w:val="24"/>
        </w:rPr>
        <w:t>WD</w:t>
      </w:r>
      <w:r w:rsidRPr="00863DAB">
        <w:rPr>
          <w:sz w:val="24"/>
          <w:szCs w:val="24"/>
        </w:rPr>
        <w:t xml:space="preserve"> Letter and have no local flexibility in determining whether and/or h</w:t>
      </w:r>
      <w:r w:rsidRPr="00825C8B">
        <w:rPr>
          <w:sz w:val="24"/>
          <w:szCs w:val="24"/>
        </w:rPr>
        <w:t>ow to comply. All information with an NLF rating is indicated by “must” or “shall.”</w:t>
      </w:r>
    </w:p>
    <w:p w14:paraId="67C5AB96" w14:textId="3BAC19A7" w:rsidR="008A3BB6" w:rsidRDefault="008A3BB6" w:rsidP="00211C57">
      <w:pPr>
        <w:spacing w:after="240"/>
        <w:ind w:left="720"/>
        <w:rPr>
          <w:sz w:val="24"/>
          <w:szCs w:val="24"/>
        </w:rPr>
      </w:pPr>
      <w:r w:rsidRPr="00825C8B">
        <w:rPr>
          <w:b/>
          <w:sz w:val="24"/>
          <w:szCs w:val="24"/>
          <w:u w:val="single"/>
        </w:rPr>
        <w:t>Local Flexibility (LF)</w:t>
      </w:r>
      <w:r w:rsidRPr="00825C8B">
        <w:rPr>
          <w:b/>
          <w:sz w:val="24"/>
          <w:szCs w:val="24"/>
        </w:rPr>
        <w:t xml:space="preserve">: </w:t>
      </w:r>
      <w:r w:rsidRPr="00825C8B">
        <w:rPr>
          <w:sz w:val="24"/>
          <w:szCs w:val="24"/>
        </w:rPr>
        <w:t xml:space="preserve">This rating indicates that </w:t>
      </w:r>
      <w:r w:rsidR="005C129D">
        <w:rPr>
          <w:sz w:val="24"/>
          <w:szCs w:val="24"/>
        </w:rPr>
        <w:t>Boards</w:t>
      </w:r>
      <w:r w:rsidRPr="00825C8B">
        <w:rPr>
          <w:sz w:val="24"/>
          <w:szCs w:val="24"/>
        </w:rPr>
        <w:t xml:space="preserve"> have local flexibility in determining whether and/or how to implement guidance or recommended practices</w:t>
      </w:r>
      <w:r w:rsidR="00211C57">
        <w:rPr>
          <w:sz w:val="24"/>
          <w:szCs w:val="24"/>
        </w:rPr>
        <w:t xml:space="preserve"> set forth in this </w:t>
      </w:r>
      <w:r w:rsidR="00C54A39">
        <w:rPr>
          <w:sz w:val="24"/>
          <w:szCs w:val="24"/>
        </w:rPr>
        <w:t>WD</w:t>
      </w:r>
      <w:r w:rsidR="00211C57">
        <w:rPr>
          <w:sz w:val="24"/>
          <w:szCs w:val="24"/>
        </w:rPr>
        <w:t xml:space="preserve"> Letter. </w:t>
      </w:r>
      <w:r w:rsidRPr="00825C8B">
        <w:rPr>
          <w:sz w:val="24"/>
          <w:szCs w:val="24"/>
        </w:rPr>
        <w:t xml:space="preserve">All information with an LF rating is indicated by “may” or “recommend.”  </w:t>
      </w:r>
    </w:p>
    <w:p w14:paraId="0DFCA13D" w14:textId="263B2959" w:rsidR="00FF317F" w:rsidRDefault="00FF317F" w:rsidP="005A1F5A">
      <w:pPr>
        <w:ind w:left="720"/>
        <w:rPr>
          <w:ins w:id="12" w:author="Riggs,Eben O" w:date="2020-10-28T16:53:00Z"/>
          <w:b/>
          <w:sz w:val="24"/>
          <w:szCs w:val="24"/>
        </w:rPr>
      </w:pPr>
      <w:ins w:id="13" w:author="Riggs,Eben O" w:date="2020-10-28T16:53:00Z">
        <w:r>
          <w:rPr>
            <w:b/>
            <w:sz w:val="24"/>
            <w:szCs w:val="24"/>
          </w:rPr>
          <w:t xml:space="preserve">Notification of </w:t>
        </w:r>
        <w:r w:rsidR="005E2D96">
          <w:rPr>
            <w:b/>
            <w:sz w:val="24"/>
            <w:szCs w:val="24"/>
          </w:rPr>
          <w:t>Contact Requirements</w:t>
        </w:r>
      </w:ins>
    </w:p>
    <w:p w14:paraId="077E53DF" w14:textId="4877EE32" w:rsidR="005E2D96" w:rsidRDefault="005E2D96" w:rsidP="005E2D96">
      <w:pPr>
        <w:ind w:left="720" w:hanging="720"/>
        <w:rPr>
          <w:ins w:id="14" w:author="Riggs,Eben O" w:date="2020-10-28T16:54:00Z"/>
          <w:sz w:val="24"/>
          <w:szCs w:val="24"/>
        </w:rPr>
      </w:pPr>
      <w:ins w:id="15" w:author="Riggs,Eben O" w:date="2020-10-28T16:54:00Z">
        <w:r w:rsidRPr="5F25404D">
          <w:rPr>
            <w:b/>
            <w:bCs/>
            <w:sz w:val="24"/>
            <w:szCs w:val="24"/>
            <w:u w:val="single"/>
          </w:rPr>
          <w:t>NLF</w:t>
        </w:r>
        <w:r w:rsidRPr="5F25404D">
          <w:rPr>
            <w:sz w:val="24"/>
            <w:szCs w:val="24"/>
          </w:rPr>
          <w:t>:</w:t>
        </w:r>
        <w:r>
          <w:rPr>
            <w:sz w:val="24"/>
            <w:szCs w:val="24"/>
          </w:rPr>
          <w:tab/>
        </w:r>
        <w:r w:rsidRPr="5F25404D">
          <w:rPr>
            <w:sz w:val="24"/>
            <w:szCs w:val="24"/>
          </w:rPr>
          <w:t xml:space="preserve">Boards must ensure that each </w:t>
        </w:r>
      </w:ins>
      <w:ins w:id="16" w:author="Riggs,Eben O" w:date="2020-11-03T22:55:00Z">
        <w:r w:rsidR="083B1A2D" w:rsidRPr="7B74F5D3">
          <w:rPr>
            <w:sz w:val="24"/>
            <w:szCs w:val="24"/>
          </w:rPr>
          <w:t>individual</w:t>
        </w:r>
      </w:ins>
      <w:ins w:id="17" w:author="Riggs,Eben O" w:date="2020-10-28T16:54:00Z">
        <w:r w:rsidRPr="5F25404D">
          <w:rPr>
            <w:sz w:val="24"/>
            <w:szCs w:val="24"/>
          </w:rPr>
          <w:t xml:space="preserve"> is provided notice of contact requirements at, or before, enrollment in each program. </w:t>
        </w:r>
      </w:ins>
      <w:ins w:id="18" w:author="Riggs,Eben O" w:date="2020-11-03T21:10:00Z">
        <w:r w:rsidR="4E9E2A98" w:rsidRPr="5F25404D">
          <w:rPr>
            <w:sz w:val="24"/>
            <w:szCs w:val="24"/>
          </w:rPr>
          <w:t>S</w:t>
        </w:r>
      </w:ins>
      <w:ins w:id="19" w:author="Riggs,Eben O" w:date="2020-10-28T16:54:00Z">
        <w:r w:rsidRPr="5F25404D">
          <w:rPr>
            <w:sz w:val="24"/>
            <w:szCs w:val="24"/>
          </w:rPr>
          <w:t xml:space="preserve">uch notice </w:t>
        </w:r>
      </w:ins>
      <w:ins w:id="20" w:author="Fuentes,Regina G" w:date="2020-11-12T09:21:00Z">
        <w:r w:rsidR="00D50BBE">
          <w:rPr>
            <w:sz w:val="24"/>
            <w:szCs w:val="24"/>
          </w:rPr>
          <w:t>must</w:t>
        </w:r>
      </w:ins>
      <w:ins w:id="21" w:author="Riggs,Eben O" w:date="2020-10-28T16:54:00Z">
        <w:r w:rsidRPr="5F25404D">
          <w:rPr>
            <w:sz w:val="24"/>
            <w:szCs w:val="24"/>
          </w:rPr>
          <w:t xml:space="preserve"> include:</w:t>
        </w:r>
      </w:ins>
    </w:p>
    <w:p w14:paraId="14645706" w14:textId="2D5C29D6" w:rsidR="005E2D96" w:rsidRDefault="00C54A39" w:rsidP="005E2D96">
      <w:pPr>
        <w:pStyle w:val="ListParagraph"/>
        <w:numPr>
          <w:ilvl w:val="0"/>
          <w:numId w:val="28"/>
        </w:numPr>
        <w:rPr>
          <w:ins w:id="22" w:author="Riggs,Eben O" w:date="2020-10-28T16:54:00Z"/>
          <w:sz w:val="24"/>
          <w:szCs w:val="24"/>
        </w:rPr>
      </w:pPr>
      <w:ins w:id="23" w:author="Alvis,Carrie L" w:date="2020-11-05T11:36:00Z">
        <w:r>
          <w:rPr>
            <w:sz w:val="24"/>
            <w:szCs w:val="24"/>
          </w:rPr>
          <w:t>p</w:t>
        </w:r>
      </w:ins>
      <w:ins w:id="24" w:author="Riggs,Eben O" w:date="2020-10-28T16:54:00Z">
        <w:r w:rsidR="005E2D96">
          <w:rPr>
            <w:sz w:val="24"/>
            <w:szCs w:val="24"/>
          </w:rPr>
          <w:t>articipant contact responsibilities;</w:t>
        </w:r>
      </w:ins>
    </w:p>
    <w:p w14:paraId="686B3FD1" w14:textId="43BDB515" w:rsidR="005E2D96" w:rsidRDefault="00C54A39" w:rsidP="005E2D96">
      <w:pPr>
        <w:pStyle w:val="ListParagraph"/>
        <w:numPr>
          <w:ilvl w:val="0"/>
          <w:numId w:val="28"/>
        </w:numPr>
        <w:rPr>
          <w:ins w:id="25" w:author="Riggs,Eben O" w:date="2020-10-28T16:54:00Z"/>
          <w:sz w:val="24"/>
          <w:szCs w:val="24"/>
        </w:rPr>
      </w:pPr>
      <w:ins w:id="26" w:author="Alvis,Carrie L" w:date="2020-11-05T11:36:00Z">
        <w:r>
          <w:rPr>
            <w:sz w:val="24"/>
            <w:szCs w:val="24"/>
          </w:rPr>
          <w:t>s</w:t>
        </w:r>
      </w:ins>
      <w:ins w:id="27" w:author="Riggs,Eben O" w:date="2020-10-28T16:54:00Z">
        <w:r w:rsidR="005E2D96">
          <w:rPr>
            <w:sz w:val="24"/>
            <w:szCs w:val="24"/>
          </w:rPr>
          <w:t>taff contact responsibilities;</w:t>
        </w:r>
      </w:ins>
    </w:p>
    <w:p w14:paraId="757C2F6E" w14:textId="5FD8C543" w:rsidR="005E2D96" w:rsidRDefault="00C54A39" w:rsidP="005E2D96">
      <w:pPr>
        <w:pStyle w:val="ListParagraph"/>
        <w:numPr>
          <w:ilvl w:val="0"/>
          <w:numId w:val="28"/>
        </w:numPr>
        <w:rPr>
          <w:ins w:id="28" w:author="Riggs,Eben O" w:date="2020-10-28T16:54:00Z"/>
          <w:sz w:val="24"/>
          <w:szCs w:val="24"/>
        </w:rPr>
      </w:pPr>
      <w:ins w:id="29" w:author="Alvis,Carrie L" w:date="2020-11-05T11:37:00Z">
        <w:r>
          <w:rPr>
            <w:sz w:val="24"/>
            <w:szCs w:val="24"/>
          </w:rPr>
          <w:t>r</w:t>
        </w:r>
      </w:ins>
      <w:ins w:id="30" w:author="Riggs,Eben O" w:date="2020-10-28T16:54:00Z">
        <w:r w:rsidR="005E2D96">
          <w:rPr>
            <w:sz w:val="24"/>
            <w:szCs w:val="24"/>
          </w:rPr>
          <w:t>equired contact frequency;</w:t>
        </w:r>
      </w:ins>
    </w:p>
    <w:p w14:paraId="38348E7D" w14:textId="47526473" w:rsidR="005E2D96" w:rsidRDefault="00C54A39" w:rsidP="005E2D96">
      <w:pPr>
        <w:pStyle w:val="ListParagraph"/>
        <w:numPr>
          <w:ilvl w:val="0"/>
          <w:numId w:val="28"/>
        </w:numPr>
        <w:rPr>
          <w:ins w:id="31" w:author="Riggs,Eben O" w:date="2020-10-28T16:54:00Z"/>
          <w:sz w:val="24"/>
          <w:szCs w:val="24"/>
        </w:rPr>
      </w:pPr>
      <w:ins w:id="32" w:author="Alvis,Carrie L" w:date="2020-11-05T11:37:00Z">
        <w:r>
          <w:rPr>
            <w:sz w:val="24"/>
            <w:szCs w:val="24"/>
          </w:rPr>
          <w:t>a</w:t>
        </w:r>
      </w:ins>
      <w:ins w:id="33" w:author="Riggs,Eben O" w:date="2020-10-28T16:54:00Z">
        <w:r w:rsidR="005E2D96">
          <w:rPr>
            <w:sz w:val="24"/>
            <w:szCs w:val="24"/>
          </w:rPr>
          <w:t>cceptable contact methods;</w:t>
        </w:r>
      </w:ins>
    </w:p>
    <w:p w14:paraId="534B313E" w14:textId="203EBC19" w:rsidR="005E2D96" w:rsidRDefault="00C54A39" w:rsidP="005E2D96">
      <w:pPr>
        <w:pStyle w:val="ListParagraph"/>
        <w:numPr>
          <w:ilvl w:val="0"/>
          <w:numId w:val="28"/>
        </w:numPr>
        <w:rPr>
          <w:ins w:id="34" w:author="Riggs,Eben O" w:date="2020-10-28T16:54:00Z"/>
          <w:sz w:val="24"/>
          <w:szCs w:val="24"/>
        </w:rPr>
      </w:pPr>
      <w:ins w:id="35" w:author="Alvis,Carrie L" w:date="2020-11-05T11:37:00Z">
        <w:r>
          <w:rPr>
            <w:sz w:val="24"/>
            <w:szCs w:val="24"/>
          </w:rPr>
          <w:t>r</w:t>
        </w:r>
      </w:ins>
      <w:ins w:id="36" w:author="Riggs,Eben O" w:date="2020-10-28T16:54:00Z">
        <w:r w:rsidR="005E2D96">
          <w:rPr>
            <w:sz w:val="24"/>
            <w:szCs w:val="24"/>
          </w:rPr>
          <w:t>esult</w:t>
        </w:r>
      </w:ins>
      <w:ins w:id="37" w:author="Fuentes,Regina G" w:date="2020-11-09T15:58:00Z">
        <w:r w:rsidR="00C87311">
          <w:rPr>
            <w:sz w:val="24"/>
            <w:szCs w:val="24"/>
          </w:rPr>
          <w:t>s</w:t>
        </w:r>
      </w:ins>
      <w:ins w:id="38" w:author="Riggs,Eben O" w:date="2020-10-28T16:54:00Z">
        <w:r w:rsidR="005E2D96">
          <w:rPr>
            <w:sz w:val="24"/>
            <w:szCs w:val="24"/>
          </w:rPr>
          <w:t xml:space="preserve"> of failure to maintain contact (including possible case closure);</w:t>
        </w:r>
      </w:ins>
      <w:ins w:id="39" w:author="Alvis,Carrie L" w:date="2020-11-05T11:37:00Z">
        <w:r>
          <w:rPr>
            <w:sz w:val="24"/>
            <w:szCs w:val="24"/>
          </w:rPr>
          <w:t xml:space="preserve"> and</w:t>
        </w:r>
      </w:ins>
    </w:p>
    <w:p w14:paraId="7299EB31" w14:textId="21C2CAEC" w:rsidR="005E2D96" w:rsidRPr="005E2D96" w:rsidRDefault="00C87311" w:rsidP="005E2D96">
      <w:pPr>
        <w:pStyle w:val="ListParagraph"/>
        <w:numPr>
          <w:ilvl w:val="0"/>
          <w:numId w:val="28"/>
        </w:numPr>
        <w:rPr>
          <w:ins w:id="40" w:author="Riggs,Eben O" w:date="2020-10-28T16:53:00Z"/>
          <w:sz w:val="24"/>
          <w:szCs w:val="24"/>
        </w:rPr>
      </w:pPr>
      <w:ins w:id="41" w:author="Fuentes,Regina G" w:date="2020-11-09T15:58:00Z">
        <w:r>
          <w:rPr>
            <w:sz w:val="24"/>
            <w:szCs w:val="24"/>
          </w:rPr>
          <w:t xml:space="preserve">the </w:t>
        </w:r>
      </w:ins>
      <w:ins w:id="42" w:author="Alvis,Carrie L" w:date="2020-11-05T11:37:00Z">
        <w:r w:rsidR="00C54A39">
          <w:rPr>
            <w:sz w:val="24"/>
            <w:szCs w:val="24"/>
          </w:rPr>
          <w:t>p</w:t>
        </w:r>
      </w:ins>
      <w:ins w:id="43" w:author="Riggs,Eben O" w:date="2020-10-28T16:54:00Z">
        <w:r w:rsidR="005E2D96">
          <w:rPr>
            <w:sz w:val="24"/>
            <w:szCs w:val="24"/>
          </w:rPr>
          <w:t>articipant</w:t>
        </w:r>
      </w:ins>
      <w:ins w:id="44" w:author="Alvis,Carrie L" w:date="2020-11-05T16:39:00Z">
        <w:r w:rsidR="00F2438B">
          <w:rPr>
            <w:sz w:val="24"/>
            <w:szCs w:val="24"/>
          </w:rPr>
          <w:t>’s</w:t>
        </w:r>
      </w:ins>
      <w:ins w:id="45" w:author="Riggs,Eben O" w:date="2020-10-28T16:54:00Z">
        <w:r w:rsidR="005E2D96">
          <w:rPr>
            <w:sz w:val="24"/>
            <w:szCs w:val="24"/>
          </w:rPr>
          <w:t xml:space="preserve"> right to appeal actions resulting from lack of engagement.</w:t>
        </w:r>
      </w:ins>
    </w:p>
    <w:p w14:paraId="68CDF3A0" w14:textId="77777777" w:rsidR="005E2D96" w:rsidRDefault="005E2D96" w:rsidP="005A1F5A">
      <w:pPr>
        <w:ind w:left="720"/>
        <w:rPr>
          <w:ins w:id="46" w:author="Riggs,Eben O" w:date="2020-10-28T16:53:00Z"/>
          <w:b/>
          <w:sz w:val="24"/>
          <w:szCs w:val="24"/>
        </w:rPr>
      </w:pPr>
    </w:p>
    <w:p w14:paraId="24A11CEB" w14:textId="1F2FF5FD" w:rsidR="005A1F5A" w:rsidRPr="005A1F5A" w:rsidRDefault="005A1F5A" w:rsidP="005A1F5A">
      <w:pPr>
        <w:ind w:left="720"/>
        <w:rPr>
          <w:b/>
          <w:sz w:val="24"/>
          <w:szCs w:val="24"/>
        </w:rPr>
      </w:pPr>
      <w:r w:rsidRPr="005A1F5A">
        <w:rPr>
          <w:b/>
          <w:sz w:val="24"/>
          <w:szCs w:val="24"/>
        </w:rPr>
        <w:t>Contact with Participants</w:t>
      </w:r>
    </w:p>
    <w:p w14:paraId="25548BAF" w14:textId="11EFBEC8" w:rsidR="00B80129" w:rsidRDefault="00D047D2" w:rsidP="008F1ACC">
      <w:pPr>
        <w:ind w:left="720" w:hanging="720"/>
        <w:rPr>
          <w:sz w:val="24"/>
          <w:szCs w:val="24"/>
        </w:rPr>
      </w:pPr>
      <w:r w:rsidRPr="00F07988">
        <w:rPr>
          <w:b/>
          <w:sz w:val="24"/>
          <w:u w:val="single"/>
        </w:rPr>
        <w:t>NLF</w:t>
      </w:r>
      <w:r>
        <w:rPr>
          <w:sz w:val="24"/>
        </w:rPr>
        <w:t>:</w:t>
      </w:r>
      <w:r>
        <w:rPr>
          <w:sz w:val="24"/>
        </w:rPr>
        <w:tab/>
      </w:r>
      <w:r w:rsidR="008F1ACC">
        <w:rPr>
          <w:sz w:val="24"/>
          <w:szCs w:val="24"/>
        </w:rPr>
        <w:t xml:space="preserve">Programs and activities have different contact requirements; therefore, Boards must ensure that Workforce Solutions Office staff is aware of and understands the differences among programs. </w:t>
      </w:r>
    </w:p>
    <w:p w14:paraId="3576A9AB" w14:textId="77777777" w:rsidR="008F1ACC" w:rsidRPr="008F1ACC" w:rsidRDefault="008F1ACC" w:rsidP="008F1ACC">
      <w:pPr>
        <w:ind w:left="720" w:hanging="720"/>
        <w:rPr>
          <w:sz w:val="24"/>
          <w:szCs w:val="24"/>
        </w:rPr>
      </w:pPr>
    </w:p>
    <w:p w14:paraId="58876AE6" w14:textId="31E5934C" w:rsidR="00C54A39" w:rsidRDefault="008F1ACC" w:rsidP="00C54A39">
      <w:pPr>
        <w:spacing w:after="240"/>
        <w:ind w:left="720" w:hanging="720"/>
        <w:rPr>
          <w:sz w:val="24"/>
        </w:rPr>
      </w:pPr>
      <w:r w:rsidRPr="00F07988">
        <w:rPr>
          <w:b/>
          <w:sz w:val="24"/>
          <w:u w:val="single"/>
        </w:rPr>
        <w:t>NLF</w:t>
      </w:r>
      <w:r>
        <w:rPr>
          <w:sz w:val="24"/>
        </w:rPr>
        <w:t>:</w:t>
      </w:r>
      <w:r>
        <w:rPr>
          <w:sz w:val="24"/>
        </w:rPr>
        <w:tab/>
      </w:r>
      <w:r w:rsidRPr="008F1ACC">
        <w:rPr>
          <w:sz w:val="24"/>
        </w:rPr>
        <w:t>For services that are open longer than one day, Boards must ensure that Workforce Solutions Office staff actively works with participants throughout the entire period of service.</w:t>
      </w:r>
      <w:del w:id="47" w:author="Riggs,Eben O" w:date="2020-10-26T08:56:00Z">
        <w:r w:rsidRPr="008F1ACC" w:rsidDel="008C2948">
          <w:rPr>
            <w:sz w:val="24"/>
          </w:rPr>
          <w:delText xml:space="preserve">  </w:delText>
        </w:r>
      </w:del>
    </w:p>
    <w:p w14:paraId="6F9CA983" w14:textId="56D17385" w:rsidR="008F1ACC" w:rsidRPr="008F1ACC" w:rsidRDefault="008F1ACC" w:rsidP="00C54A39">
      <w:pPr>
        <w:spacing w:after="240"/>
        <w:ind w:left="720" w:hanging="720"/>
        <w:rPr>
          <w:sz w:val="24"/>
          <w:szCs w:val="24"/>
        </w:rPr>
      </w:pPr>
      <w:r w:rsidRPr="00F07988">
        <w:rPr>
          <w:b/>
          <w:sz w:val="24"/>
          <w:u w:val="single"/>
        </w:rPr>
        <w:t>NLF</w:t>
      </w:r>
      <w:r>
        <w:rPr>
          <w:sz w:val="24"/>
        </w:rPr>
        <w:t>:</w:t>
      </w:r>
      <w:r>
        <w:rPr>
          <w:sz w:val="24"/>
        </w:rPr>
        <w:tab/>
      </w:r>
      <w:del w:id="48" w:author="Riggs,Eben O" w:date="2020-10-28T16:24:00Z">
        <w:r w:rsidRPr="00747A34">
          <w:rPr>
            <w:sz w:val="24"/>
          </w:rPr>
          <w:delText xml:space="preserve"> </w:delText>
        </w:r>
      </w:del>
      <w:r w:rsidRPr="008F1ACC">
        <w:rPr>
          <w:sz w:val="24"/>
          <w:szCs w:val="24"/>
        </w:rPr>
        <w:t>Boards must ensure that Workforce Solutions Office staff is in direct, two-way contact with participants at least monthly. For this purpose, the following applies:</w:t>
      </w:r>
    </w:p>
    <w:p w14:paraId="681FF854" w14:textId="1D812E5F" w:rsidR="008F1ACC" w:rsidRPr="008F1ACC" w:rsidRDefault="008F1ACC" w:rsidP="008F1ACC">
      <w:pPr>
        <w:numPr>
          <w:ilvl w:val="0"/>
          <w:numId w:val="22"/>
        </w:numPr>
        <w:rPr>
          <w:sz w:val="24"/>
          <w:szCs w:val="24"/>
        </w:rPr>
      </w:pPr>
      <w:r w:rsidRPr="008F1ACC">
        <w:rPr>
          <w:sz w:val="24"/>
          <w:szCs w:val="24"/>
        </w:rPr>
        <w:t xml:space="preserve">Monthly means </w:t>
      </w:r>
      <w:ins w:id="49" w:author="Riggs,Eben O" w:date="2020-10-23T15:27:00Z">
        <w:r w:rsidR="001A2C8E">
          <w:rPr>
            <w:sz w:val="24"/>
            <w:szCs w:val="24"/>
          </w:rPr>
          <w:t xml:space="preserve">during </w:t>
        </w:r>
        <w:r w:rsidR="00F67032">
          <w:rPr>
            <w:sz w:val="24"/>
            <w:szCs w:val="24"/>
          </w:rPr>
          <w:t>each calendar month</w:t>
        </w:r>
        <w:r w:rsidR="001A2C8E">
          <w:rPr>
            <w:sz w:val="24"/>
            <w:szCs w:val="24"/>
          </w:rPr>
          <w:t xml:space="preserve">, </w:t>
        </w:r>
      </w:ins>
      <w:ins w:id="50" w:author="Riggs,Eben O" w:date="2020-10-26T10:34:00Z">
        <w:r w:rsidR="00454B38">
          <w:rPr>
            <w:sz w:val="24"/>
            <w:szCs w:val="24"/>
          </w:rPr>
          <w:t xml:space="preserve">with no </w:t>
        </w:r>
      </w:ins>
      <w:ins w:id="51" w:author="Riggs,Eben O" w:date="2020-10-23T15:27:00Z">
        <w:r w:rsidR="001A2C8E">
          <w:rPr>
            <w:sz w:val="24"/>
            <w:szCs w:val="24"/>
          </w:rPr>
          <w:t xml:space="preserve">more than </w:t>
        </w:r>
      </w:ins>
      <w:r w:rsidRPr="008F1ACC">
        <w:rPr>
          <w:sz w:val="24"/>
          <w:szCs w:val="24"/>
        </w:rPr>
        <w:t>approximately 30 days</w:t>
      </w:r>
      <w:ins w:id="52" w:author="Riggs,Eben O" w:date="2020-10-23T15:27:00Z">
        <w:r w:rsidR="001A2C8E">
          <w:rPr>
            <w:sz w:val="24"/>
            <w:szCs w:val="24"/>
          </w:rPr>
          <w:t xml:space="preserve"> between </w:t>
        </w:r>
      </w:ins>
      <w:ins w:id="53" w:author="Riggs,Eben O" w:date="2020-10-26T10:34:00Z">
        <w:r w:rsidR="00454B38">
          <w:rPr>
            <w:sz w:val="24"/>
            <w:szCs w:val="24"/>
          </w:rPr>
          <w:t>contacts</w:t>
        </w:r>
      </w:ins>
      <w:r w:rsidRPr="008F1ACC">
        <w:rPr>
          <w:sz w:val="24"/>
          <w:szCs w:val="24"/>
        </w:rPr>
        <w:t>.</w:t>
      </w:r>
    </w:p>
    <w:p w14:paraId="33D33EF7" w14:textId="19AE4725" w:rsidR="00DA2373" w:rsidRDefault="008F1ACC" w:rsidP="008F1ACC">
      <w:pPr>
        <w:numPr>
          <w:ilvl w:val="0"/>
          <w:numId w:val="22"/>
        </w:numPr>
        <w:rPr>
          <w:ins w:id="54" w:author="Riggs,Eben O" w:date="2020-10-26T10:58:00Z"/>
          <w:sz w:val="24"/>
          <w:szCs w:val="24"/>
        </w:rPr>
      </w:pPr>
      <w:del w:id="55" w:author="Riggs,Eben O" w:date="2020-10-26T10:58:00Z">
        <w:r w:rsidRPr="008F1ACC" w:rsidDel="00ED0215">
          <w:rPr>
            <w:sz w:val="24"/>
            <w:szCs w:val="24"/>
          </w:rPr>
          <w:delText xml:space="preserve">To qualify as a direct </w:delText>
        </w:r>
      </w:del>
      <w:ins w:id="56" w:author="Riggs,Eben O" w:date="2020-10-26T10:58:00Z">
        <w:r w:rsidR="00ED0215" w:rsidRPr="00872A7C">
          <w:rPr>
            <w:sz w:val="24"/>
            <w:szCs w:val="24"/>
          </w:rPr>
          <w:t>Direct</w:t>
        </w:r>
      </w:ins>
      <w:ins w:id="57" w:author="Mullins,Joel L" w:date="2020-11-21T14:11:00Z">
        <w:r w:rsidR="00C24C8F" w:rsidRPr="00872A7C">
          <w:rPr>
            <w:sz w:val="24"/>
            <w:szCs w:val="24"/>
          </w:rPr>
          <w:t>, two-way</w:t>
        </w:r>
      </w:ins>
      <w:ins w:id="58" w:author="Riggs,Eben O" w:date="2020-10-26T10:58:00Z">
        <w:r w:rsidR="00ED0215" w:rsidRPr="00872A7C">
          <w:rPr>
            <w:sz w:val="24"/>
            <w:szCs w:val="24"/>
          </w:rPr>
          <w:t xml:space="preserve"> </w:t>
        </w:r>
      </w:ins>
      <w:r w:rsidRPr="00872A7C">
        <w:rPr>
          <w:sz w:val="24"/>
          <w:szCs w:val="24"/>
        </w:rPr>
        <w:t>contact</w:t>
      </w:r>
      <w:ins w:id="59" w:author="Riggs,Eben O" w:date="2020-10-26T10:58:00Z">
        <w:r w:rsidR="00ED0215" w:rsidRPr="00872A7C">
          <w:rPr>
            <w:sz w:val="24"/>
            <w:szCs w:val="24"/>
          </w:rPr>
          <w:t xml:space="preserve"> </w:t>
        </w:r>
      </w:ins>
      <w:ins w:id="60" w:author="Riggs,Eben O" w:date="2020-11-19T14:21:00Z">
        <w:r w:rsidR="00C21B22" w:rsidRPr="00872A7C">
          <w:rPr>
            <w:sz w:val="24"/>
            <w:szCs w:val="24"/>
          </w:rPr>
          <w:t xml:space="preserve">requires </w:t>
        </w:r>
      </w:ins>
      <w:ins w:id="61" w:author="Riggs,Eben O" w:date="2020-11-19T14:22:00Z">
        <w:r w:rsidR="005925B6" w:rsidRPr="00872A7C">
          <w:rPr>
            <w:sz w:val="24"/>
            <w:szCs w:val="24"/>
          </w:rPr>
          <w:t>communication</w:t>
        </w:r>
      </w:ins>
      <w:ins w:id="62" w:author="Riggs,Eben O" w:date="2020-11-19T14:23:00Z">
        <w:r w:rsidR="009D215F" w:rsidRPr="00872A7C">
          <w:rPr>
            <w:sz w:val="24"/>
            <w:szCs w:val="24"/>
          </w:rPr>
          <w:t xml:space="preserve"> between the parties involved</w:t>
        </w:r>
      </w:ins>
      <w:ins w:id="63" w:author="Riggs,Eben O" w:date="2020-11-19T14:21:00Z">
        <w:r w:rsidR="00C21B22" w:rsidRPr="00872A7C">
          <w:rPr>
            <w:sz w:val="24"/>
            <w:szCs w:val="24"/>
          </w:rPr>
          <w:t>, for example</w:t>
        </w:r>
      </w:ins>
      <w:ins w:id="64" w:author="Alvis,Carrie L" w:date="2020-11-23T09:08:00Z">
        <w:r w:rsidR="00741BC3" w:rsidRPr="00872A7C">
          <w:rPr>
            <w:sz w:val="24"/>
            <w:szCs w:val="24"/>
          </w:rPr>
          <w:t>,</w:t>
        </w:r>
      </w:ins>
      <w:ins w:id="65" w:author="Mullins,Joel L" w:date="2020-11-21T14:15:00Z">
        <w:r w:rsidR="0056291A" w:rsidRPr="00872A7C">
          <w:rPr>
            <w:sz w:val="24"/>
            <w:szCs w:val="24"/>
          </w:rPr>
          <w:t xml:space="preserve"> in-person, </w:t>
        </w:r>
      </w:ins>
      <w:ins w:id="66" w:author="Riggs,Eben O" w:date="2020-11-24T12:57:00Z">
        <w:r w:rsidR="00505359" w:rsidRPr="000F5EF2">
          <w:rPr>
            <w:sz w:val="24"/>
            <w:szCs w:val="24"/>
          </w:rPr>
          <w:t>videoconferencing,</w:t>
        </w:r>
        <w:r w:rsidR="00505359">
          <w:rPr>
            <w:sz w:val="24"/>
            <w:szCs w:val="24"/>
          </w:rPr>
          <w:t xml:space="preserve"> </w:t>
        </w:r>
      </w:ins>
      <w:ins w:id="67" w:author="Mullins,Joel L" w:date="2020-11-21T14:15:00Z">
        <w:r w:rsidR="0056291A" w:rsidRPr="00872A7C">
          <w:rPr>
            <w:sz w:val="24"/>
            <w:szCs w:val="24"/>
          </w:rPr>
          <w:t xml:space="preserve">email, text, phone call, or fax. This may require a participant </w:t>
        </w:r>
      </w:ins>
      <w:ins w:id="68" w:author="Fuentes,Regina G" w:date="2020-11-23T10:25:00Z">
        <w:r w:rsidR="00872A7C" w:rsidRPr="00872A7C">
          <w:rPr>
            <w:sz w:val="24"/>
            <w:szCs w:val="24"/>
          </w:rPr>
          <w:t xml:space="preserve">to </w:t>
        </w:r>
      </w:ins>
      <w:ins w:id="69" w:author="Mullins,Joel L" w:date="2020-11-21T14:15:00Z">
        <w:r w:rsidR="0056291A" w:rsidRPr="00872A7C">
          <w:rPr>
            <w:sz w:val="24"/>
            <w:szCs w:val="24"/>
          </w:rPr>
          <w:t>provide documentation or other evidence of participation beyond verbal acknowledgment.</w:t>
        </w:r>
      </w:ins>
    </w:p>
    <w:p w14:paraId="75621072" w14:textId="1A499D12" w:rsidR="00356DA6" w:rsidDel="00513DF7" w:rsidRDefault="008F1ACC" w:rsidP="00DC12C1">
      <w:pPr>
        <w:numPr>
          <w:ilvl w:val="0"/>
          <w:numId w:val="30"/>
        </w:numPr>
        <w:rPr>
          <w:ins w:id="70" w:author="Riggs,Eben O" w:date="2020-10-26T10:07:00Z"/>
          <w:del w:id="71" w:author="Mullins,Joel L" w:date="2020-11-21T14:16:00Z"/>
          <w:sz w:val="24"/>
          <w:szCs w:val="24"/>
        </w:rPr>
      </w:pPr>
      <w:del w:id="72" w:author="Mullins,Joel L" w:date="2020-11-21T14:16:00Z">
        <w:r w:rsidRPr="008F1ACC" w:rsidDel="00513DF7">
          <w:rPr>
            <w:sz w:val="24"/>
            <w:szCs w:val="24"/>
          </w:rPr>
          <w:lastRenderedPageBreak/>
          <w:delText xml:space="preserve">, a response(e.g., e-mail, text, phone call, fax) </w:delText>
        </w:r>
      </w:del>
      <w:del w:id="73" w:author="Mullins,Joel L" w:date="2020-10-26T16:11:00Z">
        <w:r w:rsidRPr="008F1ACC" w:rsidDel="00FD701C">
          <w:rPr>
            <w:sz w:val="24"/>
            <w:szCs w:val="24"/>
          </w:rPr>
          <w:delText xml:space="preserve">must be </w:delText>
        </w:r>
      </w:del>
      <w:del w:id="74" w:author="Mullins,Joel L" w:date="2020-11-21T14:16:00Z">
        <w:r w:rsidRPr="008F1ACC" w:rsidDel="00513DF7">
          <w:rPr>
            <w:sz w:val="24"/>
            <w:szCs w:val="24"/>
          </w:rPr>
          <w:delText xml:space="preserve">received from the participant indicating his or her continued engagement with the workforce system through the provided services. </w:delText>
        </w:r>
      </w:del>
    </w:p>
    <w:p w14:paraId="42E97BA7" w14:textId="41F70FD6" w:rsidR="00EB342B" w:rsidRPr="00EB342B" w:rsidRDefault="008F1ACC" w:rsidP="00EB342B">
      <w:pPr>
        <w:numPr>
          <w:ilvl w:val="0"/>
          <w:numId w:val="22"/>
        </w:numPr>
        <w:rPr>
          <w:sz w:val="24"/>
          <w:szCs w:val="24"/>
        </w:rPr>
      </w:pPr>
      <w:r w:rsidRPr="008F1ACC">
        <w:rPr>
          <w:sz w:val="24"/>
          <w:szCs w:val="24"/>
        </w:rPr>
        <w:t>Automated responses, such as an outgoing v</w:t>
      </w:r>
      <w:r w:rsidRPr="007539FE">
        <w:rPr>
          <w:sz w:val="24"/>
          <w:szCs w:val="24"/>
        </w:rPr>
        <w:t>oice mai</w:t>
      </w:r>
      <w:r w:rsidRPr="008F1ACC">
        <w:rPr>
          <w:sz w:val="24"/>
          <w:szCs w:val="24"/>
        </w:rPr>
        <w:t>l message or out-of-office notification</w:t>
      </w:r>
      <w:ins w:id="75" w:author="Riggs,Eben O" w:date="2020-10-26T10:07:00Z">
        <w:r w:rsidR="00356DA6">
          <w:rPr>
            <w:sz w:val="24"/>
            <w:szCs w:val="24"/>
          </w:rPr>
          <w:t>s</w:t>
        </w:r>
      </w:ins>
      <w:r w:rsidRPr="008F1ACC">
        <w:rPr>
          <w:sz w:val="24"/>
          <w:szCs w:val="24"/>
        </w:rPr>
        <w:t>, do not qualify.</w:t>
      </w:r>
    </w:p>
    <w:p w14:paraId="2D70ECEB" w14:textId="22F7E690" w:rsidR="007D0374" w:rsidRDefault="007D0374" w:rsidP="00644D56">
      <w:pPr>
        <w:ind w:left="720" w:hanging="720"/>
        <w:rPr>
          <w:ins w:id="76" w:author="Riggs,Eben O" w:date="2020-10-28T17:05:00Z"/>
          <w:b/>
          <w:sz w:val="24"/>
          <w:szCs w:val="24"/>
        </w:rPr>
      </w:pPr>
    </w:p>
    <w:p w14:paraId="116B0DA2" w14:textId="6CCE549E" w:rsidR="008F1ACC" w:rsidRPr="00740AAF" w:rsidDel="00B76F31" w:rsidRDefault="005A1F5A" w:rsidP="00644D56">
      <w:pPr>
        <w:ind w:left="720" w:hanging="720"/>
        <w:rPr>
          <w:del w:id="77" w:author="Riggs,Eben O" w:date="2020-11-24T10:32:00Z"/>
          <w:sz w:val="24"/>
          <w:szCs w:val="24"/>
        </w:rPr>
      </w:pPr>
      <w:del w:id="78" w:author="Riggs,Eben O" w:date="2020-10-23T13:23:00Z">
        <w:r w:rsidRPr="000F5EF2" w:rsidDel="00644D56">
          <w:rPr>
            <w:sz w:val="24"/>
            <w:szCs w:val="24"/>
          </w:rPr>
          <w:delText xml:space="preserve">To verify attendance and progress in training and education, </w:delText>
        </w:r>
      </w:del>
      <w:del w:id="79" w:author="Riggs,Eben O" w:date="2020-11-24T10:32:00Z">
        <w:r w:rsidRPr="000F5EF2" w:rsidDel="00B76F31">
          <w:rPr>
            <w:sz w:val="24"/>
            <w:szCs w:val="24"/>
          </w:rPr>
          <w:delText>documentation received from the school or training provider, including by e-mail or fax, is acceptable and constitutes</w:delText>
        </w:r>
      </w:del>
      <w:del w:id="80" w:author="Riggs,Eben O" w:date="2020-10-23T13:25:00Z">
        <w:r w:rsidRPr="000F5EF2" w:rsidDel="00644D56">
          <w:rPr>
            <w:sz w:val="24"/>
            <w:szCs w:val="24"/>
          </w:rPr>
          <w:delText xml:space="preserve"> a</w:delText>
        </w:r>
      </w:del>
      <w:del w:id="81" w:author="Riggs,Eben O" w:date="2020-11-24T10:32:00Z">
        <w:r w:rsidRPr="000F5EF2" w:rsidDel="00B76F31">
          <w:rPr>
            <w:sz w:val="24"/>
            <w:szCs w:val="24"/>
          </w:rPr>
          <w:delText xml:space="preserve"> </w:delText>
        </w:r>
      </w:del>
      <w:del w:id="82" w:author="Riggs,Eben O" w:date="2020-10-23T15:31:00Z">
        <w:r w:rsidRPr="000F5EF2" w:rsidDel="00A361D3">
          <w:rPr>
            <w:sz w:val="24"/>
            <w:szCs w:val="24"/>
          </w:rPr>
          <w:delText xml:space="preserve">direct </w:delText>
        </w:r>
      </w:del>
      <w:del w:id="83" w:author="Riggs,Eben O" w:date="2020-11-24T10:32:00Z">
        <w:r w:rsidRPr="000F5EF2" w:rsidDel="00B76F31">
          <w:rPr>
            <w:sz w:val="24"/>
            <w:szCs w:val="24"/>
          </w:rPr>
          <w:delText xml:space="preserve">contact </w:delText>
        </w:r>
      </w:del>
      <w:del w:id="84" w:author="Riggs,Eben O" w:date="2020-10-23T15:31:00Z">
        <w:r w:rsidRPr="000F5EF2" w:rsidDel="008135CB">
          <w:rPr>
            <w:sz w:val="24"/>
            <w:szCs w:val="24"/>
          </w:rPr>
          <w:delText>with the participant.</w:delText>
        </w:r>
      </w:del>
    </w:p>
    <w:p w14:paraId="746C9A99" w14:textId="77777777" w:rsidR="000A28F8" w:rsidRDefault="000A28F8" w:rsidP="000A28F8">
      <w:pPr>
        <w:ind w:left="720"/>
        <w:rPr>
          <w:ins w:id="85" w:author="Riggs,Eben O" w:date="2020-10-28T16:55:00Z"/>
          <w:b/>
          <w:sz w:val="24"/>
          <w:szCs w:val="24"/>
        </w:rPr>
      </w:pPr>
    </w:p>
    <w:p w14:paraId="34A63EAB" w14:textId="59F87900" w:rsidR="000A28F8" w:rsidRPr="009650A4" w:rsidRDefault="000A28F8" w:rsidP="000A28F8">
      <w:pPr>
        <w:ind w:left="720" w:hanging="720"/>
        <w:rPr>
          <w:ins w:id="86" w:author="Riggs,Eben O" w:date="2020-10-28T16:55:00Z"/>
          <w:sz w:val="24"/>
          <w:szCs w:val="24"/>
        </w:rPr>
      </w:pPr>
      <w:ins w:id="87" w:author="Riggs,Eben O" w:date="2020-10-28T16:55:00Z">
        <w:r>
          <w:rPr>
            <w:b/>
            <w:sz w:val="24"/>
            <w:szCs w:val="24"/>
            <w:u w:val="single"/>
          </w:rPr>
          <w:t>NLF</w:t>
        </w:r>
        <w:r w:rsidRPr="009650A4">
          <w:rPr>
            <w:sz w:val="24"/>
            <w:szCs w:val="24"/>
          </w:rPr>
          <w:t>:</w:t>
        </w:r>
        <w:r>
          <w:rPr>
            <w:sz w:val="24"/>
            <w:szCs w:val="24"/>
          </w:rPr>
          <w:tab/>
          <w:t xml:space="preserve">Boards must ensure that staff </w:t>
        </w:r>
      </w:ins>
      <w:ins w:id="88" w:author="Alvis,Carrie L" w:date="2020-11-05T11:41:00Z">
        <w:r w:rsidR="00C54A39">
          <w:rPr>
            <w:sz w:val="24"/>
            <w:szCs w:val="24"/>
          </w:rPr>
          <w:t xml:space="preserve">members </w:t>
        </w:r>
      </w:ins>
      <w:ins w:id="89" w:author="Riggs,Eben O" w:date="2020-10-28T16:55:00Z">
        <w:r>
          <w:rPr>
            <w:sz w:val="24"/>
            <w:szCs w:val="24"/>
          </w:rPr>
          <w:t xml:space="preserve">do not enter services without direct </w:t>
        </w:r>
      </w:ins>
      <w:ins w:id="90" w:author="Riggs,Eben O" w:date="2020-11-03T17:01:00Z">
        <w:r w:rsidR="00F52651">
          <w:rPr>
            <w:sz w:val="24"/>
            <w:szCs w:val="24"/>
          </w:rPr>
          <w:t xml:space="preserve">participant </w:t>
        </w:r>
      </w:ins>
      <w:ins w:id="91" w:author="Riggs,Eben O" w:date="2020-10-28T16:55:00Z">
        <w:r>
          <w:rPr>
            <w:sz w:val="24"/>
            <w:szCs w:val="24"/>
          </w:rPr>
          <w:t>contact</w:t>
        </w:r>
        <w:r w:rsidRPr="00FC22D8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>and confirmation of activity</w:t>
        </w:r>
      </w:ins>
      <w:ins w:id="92" w:author="Mullins,Joel L" w:date="2020-11-19T13:11:00Z">
        <w:r w:rsidR="008F5499">
          <w:rPr>
            <w:sz w:val="24"/>
            <w:szCs w:val="24"/>
          </w:rPr>
          <w:t xml:space="preserve"> </w:t>
        </w:r>
        <w:r w:rsidR="008F5499" w:rsidRPr="00496D5C">
          <w:rPr>
            <w:sz w:val="24"/>
            <w:szCs w:val="24"/>
          </w:rPr>
          <w:t>in ac</w:t>
        </w:r>
      </w:ins>
      <w:ins w:id="93" w:author="Mullins,Joel L" w:date="2020-11-19T13:12:00Z">
        <w:r w:rsidR="008F5499" w:rsidRPr="00496D5C">
          <w:rPr>
            <w:sz w:val="24"/>
            <w:szCs w:val="24"/>
          </w:rPr>
          <w:t>cordance with local policies</w:t>
        </w:r>
      </w:ins>
      <w:ins w:id="94" w:author="Riggs,Eben O" w:date="2020-10-28T16:55:00Z">
        <w:r w:rsidRPr="00496D5C">
          <w:rPr>
            <w:sz w:val="24"/>
            <w:szCs w:val="24"/>
          </w:rPr>
          <w:t>.</w:t>
        </w:r>
      </w:ins>
    </w:p>
    <w:p w14:paraId="68BF01D5" w14:textId="2C264AC1" w:rsidR="000A28F8" w:rsidRDefault="000A28F8" w:rsidP="000A28F8">
      <w:pPr>
        <w:ind w:left="720" w:hanging="720"/>
        <w:rPr>
          <w:ins w:id="95" w:author="Riggs,Eben O" w:date="2020-10-28T16:55:00Z"/>
          <w:b/>
          <w:sz w:val="24"/>
          <w:szCs w:val="24"/>
          <w:u w:val="single"/>
        </w:rPr>
      </w:pPr>
    </w:p>
    <w:p w14:paraId="02B62ECF" w14:textId="390D2279" w:rsidR="000A28F8" w:rsidRPr="00527FA0" w:rsidRDefault="000A28F8" w:rsidP="000A28F8">
      <w:pPr>
        <w:ind w:left="720" w:hanging="720"/>
        <w:rPr>
          <w:ins w:id="96" w:author="Riggs,Eben O" w:date="2020-10-28T16:55:00Z"/>
          <w:sz w:val="24"/>
          <w:szCs w:val="24"/>
        </w:rPr>
      </w:pPr>
      <w:ins w:id="97" w:author="Riggs,Eben O" w:date="2020-10-28T16:55:00Z">
        <w:r>
          <w:rPr>
            <w:b/>
            <w:sz w:val="24"/>
            <w:szCs w:val="24"/>
            <w:u w:val="single"/>
          </w:rPr>
          <w:t>NLF</w:t>
        </w:r>
        <w:r w:rsidRPr="00DC12C1">
          <w:rPr>
            <w:bCs/>
            <w:sz w:val="24"/>
            <w:szCs w:val="24"/>
          </w:rPr>
          <w:t>:</w:t>
        </w:r>
        <w:r>
          <w:rPr>
            <w:sz w:val="24"/>
            <w:szCs w:val="24"/>
          </w:rPr>
          <w:tab/>
        </w:r>
        <w:r w:rsidRPr="00320D58">
          <w:rPr>
            <w:sz w:val="24"/>
            <w:szCs w:val="24"/>
          </w:rPr>
          <w:t xml:space="preserve">Boards must ensure that staff </w:t>
        </w:r>
      </w:ins>
      <w:ins w:id="98" w:author="Alvis,Carrie L" w:date="2020-11-05T11:41:00Z">
        <w:r w:rsidR="00C54A39" w:rsidRPr="00320D58">
          <w:rPr>
            <w:sz w:val="24"/>
            <w:szCs w:val="24"/>
          </w:rPr>
          <w:t xml:space="preserve">members </w:t>
        </w:r>
      </w:ins>
      <w:ins w:id="99" w:author="Riggs,Eben O" w:date="2020-10-28T16:55:00Z">
        <w:r w:rsidRPr="00320D58">
          <w:rPr>
            <w:sz w:val="24"/>
            <w:szCs w:val="24"/>
          </w:rPr>
          <w:t xml:space="preserve">make </w:t>
        </w:r>
      </w:ins>
      <w:ins w:id="100" w:author="Riggs,Eben O" w:date="2020-11-24T08:34:00Z">
        <w:r w:rsidR="0025041D" w:rsidRPr="000F5EF2">
          <w:rPr>
            <w:sz w:val="24"/>
            <w:szCs w:val="24"/>
          </w:rPr>
          <w:t>appropriate</w:t>
        </w:r>
      </w:ins>
      <w:ins w:id="101" w:author="Riggs,Eben O" w:date="2020-10-28T16:55:00Z">
        <w:r w:rsidRPr="00320D58">
          <w:rPr>
            <w:sz w:val="24"/>
            <w:szCs w:val="24"/>
          </w:rPr>
          <w:t xml:space="preserve"> attempts to outreach a participant in order to make contact. </w:t>
        </w:r>
      </w:ins>
      <w:ins w:id="102" w:author="Riggs,Eben O" w:date="2020-11-24T09:20:00Z">
        <w:r w:rsidR="00A92F95" w:rsidRPr="000F5EF2">
          <w:rPr>
            <w:sz w:val="24"/>
            <w:szCs w:val="24"/>
          </w:rPr>
          <w:t xml:space="preserve">Except </w:t>
        </w:r>
      </w:ins>
      <w:ins w:id="103" w:author="Riggs,Eben O" w:date="2020-11-24T09:21:00Z">
        <w:r w:rsidR="00A92F95" w:rsidRPr="000F5EF2">
          <w:rPr>
            <w:sz w:val="24"/>
            <w:szCs w:val="24"/>
          </w:rPr>
          <w:t xml:space="preserve">for SNAP </w:t>
        </w:r>
        <w:r w:rsidR="00467446" w:rsidRPr="000F5EF2">
          <w:rPr>
            <w:sz w:val="24"/>
            <w:szCs w:val="24"/>
          </w:rPr>
          <w:t>E&amp;T and TANF programs</w:t>
        </w:r>
        <w:r w:rsidR="00467446">
          <w:rPr>
            <w:sz w:val="24"/>
            <w:szCs w:val="24"/>
          </w:rPr>
          <w:t>, i</w:t>
        </w:r>
      </w:ins>
      <w:ins w:id="104" w:author="Riggs,Eben O" w:date="2020-11-03T17:03:00Z">
        <w:r w:rsidR="00190919" w:rsidRPr="00320D58">
          <w:rPr>
            <w:sz w:val="24"/>
            <w:szCs w:val="24"/>
          </w:rPr>
          <w:t>f</w:t>
        </w:r>
      </w:ins>
      <w:ins w:id="105" w:author="Riggs,Eben O" w:date="2020-10-28T16:55:00Z">
        <w:r w:rsidRPr="00A92F95">
          <w:rPr>
            <w:sz w:val="24"/>
            <w:szCs w:val="24"/>
          </w:rPr>
          <w:t xml:space="preserve"> staff </w:t>
        </w:r>
      </w:ins>
      <w:ins w:id="106" w:author="Alvis,Carrie L" w:date="2020-11-05T11:41:00Z">
        <w:r w:rsidR="00C54A39" w:rsidRPr="00A92F95">
          <w:rPr>
            <w:sz w:val="24"/>
            <w:szCs w:val="24"/>
          </w:rPr>
          <w:t xml:space="preserve">members </w:t>
        </w:r>
      </w:ins>
      <w:ins w:id="107" w:author="Riggs,Eben O" w:date="2020-11-03T17:03:00Z">
        <w:r w:rsidR="00057725" w:rsidRPr="00A92F95">
          <w:rPr>
            <w:sz w:val="24"/>
            <w:szCs w:val="24"/>
          </w:rPr>
          <w:t>are unable to make direct contact,</w:t>
        </w:r>
      </w:ins>
      <w:ins w:id="108" w:author="Riggs,Eben O" w:date="2020-10-28T16:55:00Z">
        <w:r w:rsidRPr="00A92F95">
          <w:rPr>
            <w:sz w:val="24"/>
            <w:szCs w:val="24"/>
          </w:rPr>
          <w:t xml:space="preserve"> </w:t>
        </w:r>
      </w:ins>
      <w:ins w:id="109" w:author="Fuentes,Regina G" w:date="2020-11-09T16:01:00Z">
        <w:r w:rsidR="00C87311" w:rsidRPr="00A92F95">
          <w:rPr>
            <w:sz w:val="24"/>
            <w:szCs w:val="24"/>
          </w:rPr>
          <w:t>no fewer</w:t>
        </w:r>
      </w:ins>
      <w:ins w:id="110" w:author="Riggs,Eben O" w:date="2020-10-28T16:55:00Z">
        <w:r w:rsidRPr="00A92F95">
          <w:rPr>
            <w:sz w:val="24"/>
            <w:szCs w:val="24"/>
          </w:rPr>
          <w:t xml:space="preserve"> than two additional attempts to contact a participant in a given month</w:t>
        </w:r>
      </w:ins>
      <w:ins w:id="111" w:author="Riggs,Eben O" w:date="2020-11-03T17:03:00Z">
        <w:r w:rsidR="00057725" w:rsidRPr="00A92F95">
          <w:rPr>
            <w:sz w:val="24"/>
            <w:szCs w:val="24"/>
          </w:rPr>
          <w:t xml:space="preserve"> are required</w:t>
        </w:r>
      </w:ins>
      <w:ins w:id="112" w:author="Riggs,Eben O" w:date="2020-11-24T08:37:00Z">
        <w:r w:rsidR="005176FC" w:rsidRPr="00A92F95">
          <w:rPr>
            <w:sz w:val="24"/>
            <w:szCs w:val="24"/>
          </w:rPr>
          <w:t>.</w:t>
        </w:r>
      </w:ins>
    </w:p>
    <w:p w14:paraId="2CB45FC3" w14:textId="5885EBCD" w:rsidR="000A28F8" w:rsidRDefault="000A28F8" w:rsidP="00B85073">
      <w:pPr>
        <w:rPr>
          <w:b/>
          <w:sz w:val="24"/>
          <w:szCs w:val="24"/>
          <w:u w:val="single"/>
        </w:rPr>
      </w:pPr>
    </w:p>
    <w:p w14:paraId="7CF3EF43" w14:textId="6DA60462" w:rsidR="005A1F5A" w:rsidRDefault="000A28F8" w:rsidP="000A28F8">
      <w:pPr>
        <w:ind w:left="720" w:hanging="720"/>
        <w:rPr>
          <w:ins w:id="113" w:author="Riggs,Eben O" w:date="2020-10-28T16:55:00Z"/>
          <w:sz w:val="24"/>
          <w:szCs w:val="24"/>
        </w:rPr>
      </w:pPr>
      <w:ins w:id="114" w:author="Riggs,Eben O" w:date="2020-10-28T16:55:00Z">
        <w:r w:rsidRPr="00644D56">
          <w:rPr>
            <w:b/>
            <w:sz w:val="24"/>
            <w:szCs w:val="24"/>
            <w:u w:val="single"/>
          </w:rPr>
          <w:t>LF</w:t>
        </w:r>
        <w:r w:rsidRPr="00DC12C1">
          <w:rPr>
            <w:bCs/>
            <w:sz w:val="24"/>
            <w:szCs w:val="24"/>
          </w:rPr>
          <w:t>:</w:t>
        </w:r>
        <w:r>
          <w:rPr>
            <w:sz w:val="24"/>
            <w:szCs w:val="24"/>
          </w:rPr>
          <w:tab/>
          <w:t xml:space="preserve">Boards may implement local policy that requires more frequent contact than what is required by this WD Letter or by program guidelines. </w:t>
        </w:r>
      </w:ins>
    </w:p>
    <w:p w14:paraId="467FF4AB" w14:textId="77777777" w:rsidR="000A28F8" w:rsidRDefault="000A28F8" w:rsidP="005A1F5A">
      <w:pPr>
        <w:ind w:left="720"/>
        <w:rPr>
          <w:sz w:val="24"/>
          <w:szCs w:val="24"/>
        </w:rPr>
      </w:pPr>
    </w:p>
    <w:p w14:paraId="3FCC3524" w14:textId="19E5A96C" w:rsidR="005A1F5A" w:rsidRPr="005A1F5A" w:rsidRDefault="005A1F5A" w:rsidP="005A1F5A">
      <w:pPr>
        <w:ind w:left="720"/>
        <w:rPr>
          <w:b/>
          <w:i/>
          <w:sz w:val="24"/>
          <w:szCs w:val="24"/>
        </w:rPr>
      </w:pPr>
      <w:r w:rsidRPr="005A1F5A">
        <w:rPr>
          <w:b/>
          <w:sz w:val="24"/>
          <w:szCs w:val="24"/>
        </w:rPr>
        <w:t xml:space="preserve">Documentation in TWIST </w:t>
      </w:r>
      <w:r w:rsidRPr="005A1F5A">
        <w:rPr>
          <w:b/>
          <w:i/>
          <w:sz w:val="24"/>
          <w:szCs w:val="24"/>
        </w:rPr>
        <w:t>Counselor Notes</w:t>
      </w:r>
    </w:p>
    <w:p w14:paraId="52F6BCC4" w14:textId="29972B32" w:rsidR="008F1ACC" w:rsidRDefault="008F1ACC" w:rsidP="008F1ACC">
      <w:pPr>
        <w:spacing w:after="240"/>
        <w:ind w:left="720" w:hanging="720"/>
        <w:rPr>
          <w:sz w:val="24"/>
        </w:rPr>
      </w:pPr>
      <w:r w:rsidRPr="00F07988">
        <w:rPr>
          <w:b/>
          <w:sz w:val="24"/>
          <w:u w:val="single"/>
        </w:rPr>
        <w:t>NLF</w:t>
      </w:r>
      <w:r>
        <w:rPr>
          <w:sz w:val="24"/>
        </w:rPr>
        <w:t>:</w:t>
      </w:r>
      <w:r>
        <w:rPr>
          <w:sz w:val="24"/>
        </w:rPr>
        <w:tab/>
      </w:r>
      <w:r w:rsidR="005A1F5A" w:rsidRPr="005A1F5A">
        <w:rPr>
          <w:sz w:val="24"/>
        </w:rPr>
        <w:t xml:space="preserve">Boards must ensure that the combination of services and detailed narrative information entered into TWIST </w:t>
      </w:r>
      <w:r w:rsidR="005A1F5A" w:rsidRPr="007539FE">
        <w:rPr>
          <w:i/>
          <w:iCs/>
          <w:sz w:val="24"/>
        </w:rPr>
        <w:t>Counselor Notes</w:t>
      </w:r>
      <w:r w:rsidR="005A1F5A" w:rsidRPr="005A1F5A">
        <w:rPr>
          <w:sz w:val="24"/>
        </w:rPr>
        <w:t xml:space="preserve"> reflect a comprehensive picture of Workforce Solutions Office staff interactions with participants.</w:t>
      </w:r>
    </w:p>
    <w:p w14:paraId="2760EBC4" w14:textId="1EF331A3" w:rsidR="005A1F5A" w:rsidRPr="005A1F5A" w:rsidRDefault="005A1F5A" w:rsidP="005A1F5A">
      <w:pPr>
        <w:ind w:firstLine="720"/>
        <w:rPr>
          <w:rFonts w:ascii="Times New (W1)" w:hAnsi="Times New (W1)"/>
          <w:b/>
          <w:i/>
          <w:snapToGrid w:val="0"/>
          <w:sz w:val="24"/>
        </w:rPr>
      </w:pPr>
      <w:r w:rsidRPr="00C21D3E">
        <w:rPr>
          <w:b/>
          <w:i/>
          <w:noProof/>
          <w:sz w:val="24"/>
          <w:szCs w:val="24"/>
        </w:rPr>
        <w:t>Documenting</w:t>
      </w:r>
      <w:r w:rsidRPr="00C21D3E">
        <w:rPr>
          <w:rFonts w:ascii="Times New (W1)" w:hAnsi="Times New (W1)"/>
          <w:b/>
          <w:i/>
          <w:snapToGrid w:val="0"/>
          <w:sz w:val="24"/>
        </w:rPr>
        <w:t xml:space="preserve"> Services </w:t>
      </w:r>
    </w:p>
    <w:p w14:paraId="644242BB" w14:textId="7AFD61A7" w:rsidR="005A1F5A" w:rsidRDefault="008F1ACC" w:rsidP="005A1F5A">
      <w:pPr>
        <w:rPr>
          <w:sz w:val="24"/>
          <w:szCs w:val="24"/>
        </w:rPr>
      </w:pPr>
      <w:r w:rsidRPr="00F07988">
        <w:rPr>
          <w:b/>
          <w:sz w:val="24"/>
          <w:u w:val="single"/>
        </w:rPr>
        <w:t>NLF</w:t>
      </w:r>
      <w:r>
        <w:rPr>
          <w:sz w:val="24"/>
        </w:rPr>
        <w:t>:</w:t>
      </w:r>
      <w:r>
        <w:rPr>
          <w:sz w:val="24"/>
        </w:rPr>
        <w:tab/>
      </w:r>
      <w:r w:rsidR="005A1F5A">
        <w:rPr>
          <w:sz w:val="24"/>
          <w:szCs w:val="24"/>
        </w:rPr>
        <w:t xml:space="preserve">Boards must ensure that Workforce Solutions Office staff: </w:t>
      </w:r>
    </w:p>
    <w:p w14:paraId="5D06D919" w14:textId="2DE02F3D" w:rsidR="005A1F5A" w:rsidRDefault="005A1F5A" w:rsidP="005A1F5A">
      <w:pPr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only documents services </w:t>
      </w:r>
      <w:ins w:id="115" w:author="Mullins,Joel L" w:date="2020-11-19T13:23:00Z">
        <w:r w:rsidR="000C3F4F" w:rsidRPr="00872A7C">
          <w:rPr>
            <w:sz w:val="24"/>
            <w:szCs w:val="24"/>
          </w:rPr>
          <w:t xml:space="preserve">(for example, </w:t>
        </w:r>
      </w:ins>
      <w:ins w:id="116" w:author="Mullins,Joel L" w:date="2020-11-19T13:26:00Z">
        <w:r w:rsidR="00C96C06" w:rsidRPr="00872A7C">
          <w:rPr>
            <w:i/>
            <w:sz w:val="24"/>
            <w:szCs w:val="24"/>
          </w:rPr>
          <w:t>12–</w:t>
        </w:r>
      </w:ins>
      <w:ins w:id="117" w:author="Mullins,Joel L" w:date="2020-11-19T13:23:00Z">
        <w:r w:rsidR="000C3F4F" w:rsidRPr="00872A7C">
          <w:rPr>
            <w:rFonts w:ascii="Times New (W1)" w:hAnsi="Times New (W1)"/>
            <w:i/>
            <w:snapToGrid w:val="0"/>
            <w:sz w:val="24"/>
          </w:rPr>
          <w:t>Job Search Assistance</w:t>
        </w:r>
      </w:ins>
      <w:ins w:id="118" w:author="Riggs,Eben O" w:date="2020-11-19T14:16:00Z">
        <w:r w:rsidR="00C96C06" w:rsidRPr="00872A7C">
          <w:rPr>
            <w:rFonts w:ascii="Times New (W1)" w:hAnsi="Times New (W1)"/>
            <w:snapToGrid w:val="0"/>
            <w:sz w:val="24"/>
          </w:rPr>
          <w:t xml:space="preserve"> </w:t>
        </w:r>
      </w:ins>
      <w:ins w:id="119" w:author="Alvis,Carrie L" w:date="2020-11-23T09:09:00Z">
        <w:r w:rsidR="00741BC3" w:rsidRPr="00872A7C">
          <w:rPr>
            <w:rFonts w:ascii="Times New (W1)" w:hAnsi="Times New (W1)"/>
            <w:snapToGrid w:val="0"/>
            <w:sz w:val="24"/>
          </w:rPr>
          <w:t xml:space="preserve">or </w:t>
        </w:r>
      </w:ins>
      <w:ins w:id="120" w:author="Riggs,Eben O" w:date="2020-11-19T14:16:00Z">
        <w:r w:rsidR="0005240D" w:rsidRPr="00872A7C">
          <w:rPr>
            <w:rFonts w:ascii="Times New (W1)" w:hAnsi="Times New (W1)"/>
            <w:i/>
            <w:snapToGrid w:val="0"/>
            <w:sz w:val="24"/>
          </w:rPr>
          <w:t>72-</w:t>
        </w:r>
      </w:ins>
      <w:ins w:id="121" w:author="Riggs,Eben O" w:date="2020-11-19T14:17:00Z">
        <w:r w:rsidR="005D6F7E" w:rsidRPr="00872A7C">
          <w:rPr>
            <w:i/>
          </w:rPr>
          <w:t xml:space="preserve"> </w:t>
        </w:r>
        <w:r w:rsidR="005D6F7E" w:rsidRPr="00872A7C">
          <w:rPr>
            <w:rFonts w:ascii="Times New (W1)" w:hAnsi="Times New (W1)"/>
            <w:i/>
            <w:snapToGrid w:val="0"/>
            <w:sz w:val="24"/>
          </w:rPr>
          <w:t>Tutoring/Study Skills/Instruction</w:t>
        </w:r>
      </w:ins>
      <w:ins w:id="122" w:author="Mullins,Joel L" w:date="2020-11-19T13:26:00Z">
        <w:del w:id="123" w:author="Riggs,Eben O" w:date="2020-11-19T14:17:00Z">
          <w:r w:rsidR="00C96C06" w:rsidRPr="00872A7C" w:rsidDel="005D6F7E">
            <w:rPr>
              <w:rFonts w:ascii="Times New (W1)" w:hAnsi="Times New (W1)"/>
              <w:iCs/>
              <w:snapToGrid w:val="0"/>
              <w:sz w:val="24"/>
            </w:rPr>
            <w:delText xml:space="preserve"> </w:delText>
          </w:r>
        </w:del>
      </w:ins>
      <w:ins w:id="124" w:author="Mullins,Joel L" w:date="2020-11-19T13:23:00Z">
        <w:r w:rsidR="000C3F4F" w:rsidRPr="00872A7C">
          <w:rPr>
            <w:sz w:val="24"/>
            <w:szCs w:val="24"/>
          </w:rPr>
          <w:t>)</w:t>
        </w:r>
        <w:r w:rsidR="000C3F4F">
          <w:rPr>
            <w:sz w:val="24"/>
            <w:szCs w:val="24"/>
          </w:rPr>
          <w:t xml:space="preserve"> </w:t>
        </w:r>
      </w:ins>
      <w:r>
        <w:rPr>
          <w:sz w:val="24"/>
          <w:szCs w:val="24"/>
        </w:rPr>
        <w:t xml:space="preserve">in TWIST when actively working with a participant; </w:t>
      </w:r>
    </w:p>
    <w:p w14:paraId="6AC373C3" w14:textId="77777777" w:rsidR="005A1F5A" w:rsidRDefault="005A1F5A" w:rsidP="005A1F5A">
      <w:pPr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only documents services provided to a participant;</w:t>
      </w:r>
    </w:p>
    <w:p w14:paraId="673CFE51" w14:textId="7FA355F0" w:rsidR="005A1F5A" w:rsidRDefault="005A1F5A" w:rsidP="005A1F5A">
      <w:pPr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accurately records service dates in TWIST; and </w:t>
      </w:r>
    </w:p>
    <w:p w14:paraId="2ECA935D" w14:textId="644DE693" w:rsidR="005A1F5A" w:rsidDel="00DC12C1" w:rsidRDefault="005A1F5A" w:rsidP="005A1F5A">
      <w:pPr>
        <w:numPr>
          <w:ilvl w:val="0"/>
          <w:numId w:val="23"/>
        </w:numPr>
        <w:rPr>
          <w:sz w:val="24"/>
          <w:szCs w:val="24"/>
        </w:rPr>
      </w:pPr>
      <w:r w:rsidRPr="00DC12C1">
        <w:rPr>
          <w:sz w:val="24"/>
          <w:szCs w:val="24"/>
        </w:rPr>
        <w:t>closes service activities when no longer actively working with a participant.</w:t>
      </w:r>
      <w:r w:rsidRPr="00DC12C1" w:rsidDel="00F70BF2">
        <w:rPr>
          <w:sz w:val="24"/>
          <w:szCs w:val="24"/>
        </w:rPr>
        <w:t xml:space="preserve"> </w:t>
      </w:r>
      <w:r w:rsidRPr="00DC12C1">
        <w:rPr>
          <w:sz w:val="24"/>
          <w:szCs w:val="24"/>
        </w:rPr>
        <w:t>This includes manually closing out open service records with the correct service end dates and completion reasons.</w:t>
      </w:r>
    </w:p>
    <w:p w14:paraId="12E2282A" w14:textId="692F85B0" w:rsidR="005A1F5A" w:rsidRPr="00DC12C1" w:rsidRDefault="008F1ACC" w:rsidP="005D6F7E">
      <w:pPr>
        <w:ind w:left="1080"/>
        <w:rPr>
          <w:sz w:val="24"/>
          <w:szCs w:val="24"/>
        </w:rPr>
      </w:pPr>
      <w:r w:rsidRPr="00DC12C1">
        <w:rPr>
          <w:sz w:val="24"/>
        </w:rPr>
        <w:tab/>
        <w:t xml:space="preserve"> </w:t>
      </w:r>
    </w:p>
    <w:p w14:paraId="6010B612" w14:textId="2F75C6BC" w:rsidR="005A1F5A" w:rsidDel="008A24AB" w:rsidRDefault="008F1ACC" w:rsidP="005A1F5A">
      <w:pPr>
        <w:ind w:left="720" w:hanging="720"/>
        <w:rPr>
          <w:del w:id="125" w:author="Riggs,Eben O" w:date="2020-11-04T14:26:00Z"/>
          <w:sz w:val="24"/>
          <w:szCs w:val="24"/>
        </w:rPr>
      </w:pPr>
      <w:del w:id="126" w:author="Riggs,Eben O" w:date="2020-11-04T14:26:00Z">
        <w:r w:rsidRPr="00F07988" w:rsidDel="008A24AB">
          <w:rPr>
            <w:b/>
            <w:sz w:val="24"/>
            <w:u w:val="single"/>
          </w:rPr>
          <w:delText>NLF</w:delText>
        </w:r>
        <w:r w:rsidDel="008A24AB">
          <w:rPr>
            <w:sz w:val="24"/>
          </w:rPr>
          <w:delText>:</w:delText>
        </w:r>
        <w:r w:rsidDel="008A24AB">
          <w:rPr>
            <w:sz w:val="24"/>
          </w:rPr>
          <w:tab/>
        </w:r>
        <w:r w:rsidR="005A1F5A" w:rsidRPr="002A452E" w:rsidDel="008A24AB">
          <w:rPr>
            <w:sz w:val="24"/>
            <w:szCs w:val="24"/>
          </w:rPr>
          <w:delText xml:space="preserve">Boards must ensure that </w:delText>
        </w:r>
        <w:r w:rsidR="005A1F5A" w:rsidDel="008A24AB">
          <w:rPr>
            <w:sz w:val="24"/>
            <w:szCs w:val="24"/>
          </w:rPr>
          <w:delText xml:space="preserve">Workforce Solutions Office </w:delText>
        </w:r>
        <w:r w:rsidR="005A1F5A" w:rsidRPr="002A452E" w:rsidDel="008A24AB">
          <w:rPr>
            <w:sz w:val="24"/>
            <w:szCs w:val="24"/>
          </w:rPr>
          <w:delText>staff</w:delText>
        </w:r>
        <w:r w:rsidR="005A1F5A" w:rsidDel="008A24AB">
          <w:rPr>
            <w:sz w:val="24"/>
            <w:szCs w:val="24"/>
          </w:rPr>
          <w:delText xml:space="preserve"> </w:delText>
        </w:r>
        <w:r w:rsidR="005A1F5A" w:rsidRPr="002A452E" w:rsidDel="008A24AB">
          <w:rPr>
            <w:sz w:val="24"/>
            <w:szCs w:val="24"/>
          </w:rPr>
          <w:delText>document</w:delText>
        </w:r>
        <w:r w:rsidR="005A1F5A" w:rsidDel="008A24AB">
          <w:rPr>
            <w:sz w:val="24"/>
            <w:szCs w:val="24"/>
          </w:rPr>
          <w:delText>s</w:delText>
        </w:r>
        <w:r w:rsidR="005A1F5A" w:rsidRPr="002A452E" w:rsidDel="008A24AB">
          <w:rPr>
            <w:sz w:val="24"/>
            <w:szCs w:val="24"/>
          </w:rPr>
          <w:delText xml:space="preserve"> </w:delText>
        </w:r>
        <w:r w:rsidR="005A1F5A" w:rsidDel="008A24AB">
          <w:rPr>
            <w:sz w:val="24"/>
            <w:szCs w:val="24"/>
          </w:rPr>
          <w:delText>only those j</w:delText>
        </w:r>
        <w:r w:rsidR="005A1F5A" w:rsidRPr="002A452E" w:rsidDel="008A24AB">
          <w:rPr>
            <w:sz w:val="24"/>
            <w:szCs w:val="24"/>
          </w:rPr>
          <w:delText xml:space="preserve">ob </w:delText>
        </w:r>
        <w:r w:rsidR="005A1F5A" w:rsidDel="008A24AB">
          <w:rPr>
            <w:sz w:val="24"/>
            <w:szCs w:val="24"/>
          </w:rPr>
          <w:delText>s</w:delText>
        </w:r>
        <w:r w:rsidR="005A1F5A" w:rsidRPr="002A452E" w:rsidDel="008A24AB">
          <w:rPr>
            <w:sz w:val="24"/>
            <w:szCs w:val="24"/>
          </w:rPr>
          <w:delText xml:space="preserve">earch </w:delText>
        </w:r>
        <w:r w:rsidR="005A1F5A" w:rsidDel="008A24AB">
          <w:rPr>
            <w:sz w:val="24"/>
            <w:szCs w:val="24"/>
          </w:rPr>
          <w:delText>activities performed by participants:</w:delText>
        </w:r>
      </w:del>
    </w:p>
    <w:p w14:paraId="7C25A7E8" w14:textId="7CC33FFD" w:rsidR="005A1F5A" w:rsidDel="008A24AB" w:rsidRDefault="005A1F5A" w:rsidP="005A1F5A">
      <w:pPr>
        <w:numPr>
          <w:ilvl w:val="0"/>
          <w:numId w:val="24"/>
        </w:numPr>
        <w:rPr>
          <w:del w:id="127" w:author="Riggs,Eben O" w:date="2020-11-04T14:26:00Z"/>
          <w:sz w:val="24"/>
          <w:szCs w:val="24"/>
        </w:rPr>
      </w:pPr>
      <w:del w:id="128" w:author="Riggs,Eben O" w:date="2020-11-04T14:26:00Z">
        <w:r w:rsidDel="008A24AB">
          <w:rPr>
            <w:sz w:val="24"/>
            <w:szCs w:val="24"/>
          </w:rPr>
          <w:delText>at a Workforce Solutions Office</w:delText>
        </w:r>
      </w:del>
      <w:del w:id="129" w:author="Riggs,Eben O" w:date="2020-11-03T17:11:00Z">
        <w:r w:rsidDel="00FB2AE2">
          <w:rPr>
            <w:sz w:val="24"/>
            <w:szCs w:val="24"/>
          </w:rPr>
          <w:delText xml:space="preserve"> or in </w:delText>
        </w:r>
        <w:r w:rsidRPr="002A452E" w:rsidDel="00FB2AE2">
          <w:rPr>
            <w:sz w:val="24"/>
            <w:szCs w:val="24"/>
          </w:rPr>
          <w:delText>WorkInTexas.com</w:delText>
        </w:r>
      </w:del>
      <w:del w:id="130" w:author="Riggs,Eben O" w:date="2020-11-04T14:26:00Z">
        <w:r w:rsidDel="008A24AB">
          <w:rPr>
            <w:sz w:val="24"/>
            <w:szCs w:val="24"/>
          </w:rPr>
          <w:delText>;</w:delText>
        </w:r>
        <w:r w:rsidRPr="002A452E" w:rsidDel="008A24AB">
          <w:rPr>
            <w:sz w:val="24"/>
            <w:szCs w:val="24"/>
          </w:rPr>
          <w:delText xml:space="preserve"> or </w:delText>
        </w:r>
      </w:del>
    </w:p>
    <w:p w14:paraId="0EE3D5CB" w14:textId="763C39DE" w:rsidR="008F1ACC" w:rsidDel="008A24AB" w:rsidRDefault="005A1F5A" w:rsidP="005A1F5A">
      <w:pPr>
        <w:numPr>
          <w:ilvl w:val="0"/>
          <w:numId w:val="24"/>
        </w:numPr>
        <w:rPr>
          <w:del w:id="131" w:author="Riggs,Eben O" w:date="2020-11-04T14:26:00Z"/>
          <w:sz w:val="24"/>
          <w:szCs w:val="24"/>
        </w:rPr>
      </w:pPr>
      <w:del w:id="132" w:author="Riggs,Eben O" w:date="2020-11-04T14:26:00Z">
        <w:r w:rsidRPr="001401E1" w:rsidDel="008A24AB">
          <w:rPr>
            <w:sz w:val="24"/>
            <w:szCs w:val="24"/>
          </w:rPr>
          <w:delText>in accordance with an employm</w:delText>
        </w:r>
        <w:r w:rsidDel="008A24AB">
          <w:rPr>
            <w:sz w:val="24"/>
            <w:szCs w:val="24"/>
          </w:rPr>
          <w:delText>ent plan developed by Workforce</w:delText>
        </w:r>
        <w:r w:rsidRPr="001401E1" w:rsidDel="008A24AB">
          <w:rPr>
            <w:sz w:val="24"/>
            <w:szCs w:val="24"/>
          </w:rPr>
          <w:delText xml:space="preserve"> Solutions Office staff and the participant</w:delText>
        </w:r>
        <w:r w:rsidDel="008A24AB">
          <w:rPr>
            <w:sz w:val="24"/>
            <w:szCs w:val="24"/>
          </w:rPr>
          <w:delText>.</w:delText>
        </w:r>
      </w:del>
    </w:p>
    <w:p w14:paraId="73885A55" w14:textId="77777777" w:rsidR="005A1F5A" w:rsidRPr="005A1F5A" w:rsidRDefault="005A1F5A" w:rsidP="005A1F5A">
      <w:pPr>
        <w:ind w:left="1080"/>
        <w:rPr>
          <w:sz w:val="24"/>
          <w:szCs w:val="24"/>
        </w:rPr>
      </w:pPr>
    </w:p>
    <w:p w14:paraId="558D82C5" w14:textId="2702A12A" w:rsidR="008F1ACC" w:rsidDel="003C6AD5" w:rsidRDefault="008F1ACC" w:rsidP="005A1F5A">
      <w:pPr>
        <w:ind w:left="720" w:hanging="720"/>
        <w:rPr>
          <w:del w:id="133" w:author="Mullins,Joel L" w:date="2020-11-19T13:27:00Z"/>
          <w:rFonts w:ascii="Times New (W1)" w:hAnsi="Times New (W1)"/>
          <w:snapToGrid w:val="0"/>
          <w:sz w:val="24"/>
        </w:rPr>
      </w:pPr>
      <w:del w:id="134" w:author="Mullins,Joel L" w:date="2020-11-19T13:27:00Z">
        <w:r w:rsidRPr="00F07988" w:rsidDel="003C6AD5">
          <w:rPr>
            <w:b/>
            <w:sz w:val="24"/>
            <w:u w:val="single"/>
          </w:rPr>
          <w:delText>NLF</w:delText>
        </w:r>
        <w:r w:rsidDel="003C6AD5">
          <w:rPr>
            <w:sz w:val="24"/>
          </w:rPr>
          <w:delText>:</w:delText>
        </w:r>
        <w:r w:rsidDel="003C6AD5">
          <w:rPr>
            <w:sz w:val="24"/>
          </w:rPr>
          <w:tab/>
        </w:r>
        <w:r w:rsidR="005A1F5A" w:rsidDel="003C6AD5">
          <w:rPr>
            <w:rFonts w:ascii="Times New (W1)" w:hAnsi="Times New (W1)"/>
            <w:snapToGrid w:val="0"/>
            <w:sz w:val="24"/>
          </w:rPr>
          <w:delText>Boards also must ensure that Workforce Solutions Office staff</w:delText>
        </w:r>
      </w:del>
      <w:ins w:id="135" w:author="Alvis,Carrie L" w:date="2020-11-05T11:43:00Z">
        <w:del w:id="136" w:author="Mullins,Joel L" w:date="2020-11-19T13:27:00Z">
          <w:r w:rsidR="0023403B" w:rsidDel="003C6AD5">
            <w:rPr>
              <w:rFonts w:ascii="Times New (W1)" w:hAnsi="Times New (W1)"/>
              <w:snapToGrid w:val="0"/>
              <w:sz w:val="24"/>
            </w:rPr>
            <w:delText xml:space="preserve"> </w:delText>
          </w:r>
        </w:del>
      </w:ins>
      <w:del w:id="137" w:author="Mullins,Joel L" w:date="2020-11-19T13:27:00Z">
        <w:r w:rsidR="005A1F5A" w:rsidDel="003C6AD5">
          <w:rPr>
            <w:rFonts w:ascii="Times New (W1)" w:hAnsi="Times New (W1)"/>
            <w:snapToGrid w:val="0"/>
            <w:sz w:val="24"/>
          </w:rPr>
          <w:delText xml:space="preserve"> documents </w:delText>
        </w:r>
        <w:r w:rsidR="005A1F5A" w:rsidDel="003C6AD5">
          <w:rPr>
            <w:sz w:val="24"/>
            <w:szCs w:val="24"/>
          </w:rPr>
          <w:delText xml:space="preserve">participants’ </w:delText>
        </w:r>
        <w:r w:rsidR="005A1F5A" w:rsidDel="003C6AD5">
          <w:rPr>
            <w:rFonts w:ascii="Times New (W1)" w:hAnsi="Times New (W1)"/>
            <w:snapToGrid w:val="0"/>
            <w:sz w:val="24"/>
          </w:rPr>
          <w:delText xml:space="preserve">self-reporting of job search activities as a </w:delText>
        </w:r>
        <w:r w:rsidR="005A1F5A" w:rsidRPr="007B1384" w:rsidDel="003C6AD5">
          <w:rPr>
            <w:rFonts w:ascii="Times New (W1)" w:hAnsi="Times New (W1)"/>
            <w:i/>
            <w:snapToGrid w:val="0"/>
            <w:sz w:val="24"/>
          </w:rPr>
          <w:delText>Job Search Assistance</w:delText>
        </w:r>
        <w:r w:rsidR="005A1F5A" w:rsidDel="003C6AD5">
          <w:rPr>
            <w:rFonts w:ascii="Times New (W1)" w:hAnsi="Times New (W1)"/>
            <w:snapToGrid w:val="0"/>
            <w:sz w:val="24"/>
          </w:rPr>
          <w:delText xml:space="preserve"> service in TWIST </w:delText>
        </w:r>
      </w:del>
      <w:ins w:id="138" w:author="Alvis,Carrie L" w:date="2020-11-05T11:49:00Z">
        <w:del w:id="139" w:author="Mullins,Joel L" w:date="2020-11-19T13:27:00Z">
          <w:r w:rsidR="00DC12C1" w:rsidDel="003C6AD5">
            <w:rPr>
              <w:rFonts w:ascii="Times New (W1)" w:hAnsi="Times New (W1)"/>
              <w:snapToGrid w:val="0"/>
              <w:sz w:val="24"/>
            </w:rPr>
            <w:delText xml:space="preserve"> </w:delText>
          </w:r>
        </w:del>
      </w:ins>
      <w:del w:id="140" w:author="Mullins,Joel L" w:date="2020-11-19T13:27:00Z">
        <w:r w:rsidR="005A1F5A" w:rsidDel="003C6AD5">
          <w:rPr>
            <w:rFonts w:ascii="Times New (W1)" w:hAnsi="Times New (W1)"/>
            <w:snapToGrid w:val="0"/>
            <w:sz w:val="24"/>
          </w:rPr>
          <w:delText xml:space="preserve">or </w:delText>
        </w:r>
        <w:r w:rsidR="005A1F5A" w:rsidDel="003C6AD5">
          <w:rPr>
            <w:rFonts w:ascii="Times New (W1)" w:hAnsi="Times New (W1)"/>
            <w:snapToGrid w:val="0"/>
            <w:sz w:val="24"/>
          </w:rPr>
          <w:lastRenderedPageBreak/>
          <w:delText>WorkInTexas.com</w:delText>
        </w:r>
        <w:r w:rsidR="005A1F5A" w:rsidDel="003C6AD5">
          <w:rPr>
            <w:rFonts w:ascii="Times New (W1)" w:hAnsi="Times New (W1)" w:hint="eastAsia"/>
            <w:snapToGrid w:val="0"/>
            <w:sz w:val="24"/>
          </w:rPr>
          <w:delText>—</w:delText>
        </w:r>
      </w:del>
      <w:ins w:id="141" w:author="Riggs,Eben O" w:date="2020-10-26T10:19:00Z">
        <w:del w:id="142" w:author="Mullins,Joel L" w:date="2020-11-19T13:27:00Z">
          <w:r w:rsidR="007A2C0D" w:rsidDel="003C6AD5">
            <w:rPr>
              <w:rFonts w:ascii="Times New (W1)" w:hAnsi="Times New (W1)"/>
              <w:snapToGrid w:val="0"/>
              <w:sz w:val="24"/>
            </w:rPr>
            <w:delText xml:space="preserve"> </w:delText>
          </w:r>
        </w:del>
      </w:ins>
      <w:del w:id="143" w:author="Mullins,Joel L" w:date="2020-11-19T13:27:00Z">
        <w:r w:rsidR="005A1F5A" w:rsidDel="003C6AD5">
          <w:rPr>
            <w:rFonts w:ascii="Times New (W1)" w:hAnsi="Times New (W1)"/>
            <w:snapToGrid w:val="0"/>
            <w:sz w:val="24"/>
          </w:rPr>
          <w:delText>only if there is evidence that such</w:delText>
        </w:r>
      </w:del>
      <w:ins w:id="144" w:author="Riggs,Eben O" w:date="2020-11-23T08:30:00Z">
        <w:r w:rsidR="0078064A">
          <w:rPr>
            <w:rFonts w:ascii="Times New (W1)" w:hAnsi="Times New (W1)"/>
            <w:snapToGrid w:val="0"/>
            <w:sz w:val="24"/>
          </w:rPr>
          <w:t xml:space="preserve"> </w:t>
        </w:r>
      </w:ins>
      <w:del w:id="145" w:author="Mullins,Joel L" w:date="2020-11-19T13:27:00Z">
        <w:r w:rsidR="005A1F5A" w:rsidDel="003C6AD5">
          <w:rPr>
            <w:rFonts w:ascii="Times New (W1)" w:hAnsi="Times New (W1)"/>
            <w:snapToGrid w:val="0"/>
            <w:sz w:val="24"/>
          </w:rPr>
          <w:delText>job search was performed using WorkInTexas.com or Workforce Solutions Offices</w:delText>
        </w:r>
      </w:del>
      <w:ins w:id="146" w:author="Alvis,Carrie L" w:date="2020-11-05T11:43:00Z">
        <w:del w:id="147" w:author="Mullins,Joel L" w:date="2020-11-19T13:27:00Z">
          <w:r w:rsidR="0023403B" w:rsidDel="003C6AD5">
            <w:rPr>
              <w:rFonts w:ascii="Times New (W1)" w:hAnsi="Times New (W1)"/>
              <w:snapToGrid w:val="0"/>
              <w:sz w:val="24"/>
            </w:rPr>
            <w:delText xml:space="preserve"> </w:delText>
          </w:r>
        </w:del>
      </w:ins>
      <w:del w:id="148" w:author="Mullins,Joel L" w:date="2020-11-19T13:27:00Z">
        <w:r w:rsidR="005A1F5A" w:rsidDel="003C6AD5">
          <w:rPr>
            <w:rFonts w:ascii="Times New (W1)" w:hAnsi="Times New (W1)"/>
            <w:snapToGrid w:val="0"/>
            <w:sz w:val="24"/>
          </w:rPr>
          <w:delText xml:space="preserve">resources. </w:delText>
        </w:r>
      </w:del>
    </w:p>
    <w:p w14:paraId="4EE30AA7" w14:textId="77777777" w:rsidR="005A1F5A" w:rsidRDefault="005A1F5A" w:rsidP="005A1F5A">
      <w:pPr>
        <w:ind w:left="720"/>
        <w:rPr>
          <w:rFonts w:ascii="Times New (W1)" w:hAnsi="Times New (W1)"/>
          <w:snapToGrid w:val="0"/>
          <w:sz w:val="24"/>
        </w:rPr>
      </w:pPr>
    </w:p>
    <w:p w14:paraId="253260C7" w14:textId="67E384F1" w:rsidR="005A1F5A" w:rsidRPr="005A1F5A" w:rsidRDefault="005A1F5A" w:rsidP="005A1F5A">
      <w:pPr>
        <w:ind w:left="720"/>
        <w:rPr>
          <w:rFonts w:ascii="Times New (W1)" w:hAnsi="Times New (W1)"/>
          <w:b/>
          <w:i/>
          <w:snapToGrid w:val="0"/>
          <w:sz w:val="24"/>
        </w:rPr>
      </w:pPr>
      <w:r w:rsidRPr="00C21D3E">
        <w:rPr>
          <w:rFonts w:ascii="Times New (W1)" w:hAnsi="Times New (W1)"/>
          <w:b/>
          <w:i/>
          <w:snapToGrid w:val="0"/>
          <w:sz w:val="24"/>
        </w:rPr>
        <w:t>Documenting Contact with Participants</w:t>
      </w:r>
    </w:p>
    <w:p w14:paraId="697EFA23" w14:textId="77777777" w:rsidR="005A1F5A" w:rsidRDefault="008F1ACC" w:rsidP="005A1F5A">
      <w:pPr>
        <w:ind w:left="720" w:hanging="720"/>
        <w:rPr>
          <w:snapToGrid w:val="0"/>
          <w:sz w:val="24"/>
        </w:rPr>
      </w:pPr>
      <w:r w:rsidRPr="00F07988">
        <w:rPr>
          <w:b/>
          <w:sz w:val="24"/>
          <w:u w:val="single"/>
        </w:rPr>
        <w:t>NLF</w:t>
      </w:r>
      <w:r>
        <w:rPr>
          <w:sz w:val="24"/>
        </w:rPr>
        <w:t>:</w:t>
      </w:r>
      <w:r>
        <w:rPr>
          <w:sz w:val="24"/>
        </w:rPr>
        <w:tab/>
      </w:r>
      <w:r w:rsidR="005A1F5A" w:rsidRPr="00D342C5">
        <w:rPr>
          <w:sz w:val="24"/>
          <w:szCs w:val="24"/>
        </w:rPr>
        <w:t xml:space="preserve">Boards must ensure that </w:t>
      </w:r>
      <w:r w:rsidR="005A1F5A">
        <w:rPr>
          <w:sz w:val="24"/>
          <w:szCs w:val="24"/>
        </w:rPr>
        <w:t xml:space="preserve">Workforce Solutions Office staff documents the following information in </w:t>
      </w:r>
      <w:r w:rsidR="005A1F5A" w:rsidRPr="00D342C5">
        <w:rPr>
          <w:sz w:val="24"/>
          <w:szCs w:val="24"/>
        </w:rPr>
        <w:t xml:space="preserve">TWIST </w:t>
      </w:r>
      <w:r w:rsidR="005A1F5A" w:rsidRPr="00F22C04">
        <w:rPr>
          <w:i/>
          <w:sz w:val="24"/>
          <w:szCs w:val="24"/>
        </w:rPr>
        <w:t>Counselor Notes</w:t>
      </w:r>
      <w:r w:rsidR="005A1F5A">
        <w:rPr>
          <w:snapToGrid w:val="0"/>
          <w:sz w:val="24"/>
        </w:rPr>
        <w:t>:</w:t>
      </w:r>
    </w:p>
    <w:p w14:paraId="474EEFF3" w14:textId="17C934A9" w:rsidR="005A1F5A" w:rsidRDefault="0023403B" w:rsidP="005A1F5A">
      <w:pPr>
        <w:numPr>
          <w:ilvl w:val="0"/>
          <w:numId w:val="27"/>
        </w:numPr>
        <w:rPr>
          <w:snapToGrid w:val="0"/>
          <w:sz w:val="24"/>
        </w:rPr>
      </w:pPr>
      <w:r>
        <w:rPr>
          <w:snapToGrid w:val="0"/>
          <w:sz w:val="24"/>
        </w:rPr>
        <w:t xml:space="preserve">Details </w:t>
      </w:r>
      <w:r w:rsidR="005A1F5A">
        <w:rPr>
          <w:snapToGrid w:val="0"/>
          <w:sz w:val="24"/>
        </w:rPr>
        <w:t xml:space="preserve">of </w:t>
      </w:r>
      <w:r w:rsidR="005A1F5A" w:rsidRPr="004E2998">
        <w:rPr>
          <w:snapToGrid w:val="0"/>
          <w:sz w:val="24"/>
        </w:rPr>
        <w:t>all services</w:t>
      </w:r>
      <w:r w:rsidR="005A1F5A">
        <w:rPr>
          <w:snapToGrid w:val="0"/>
          <w:sz w:val="24"/>
        </w:rPr>
        <w:t xml:space="preserve"> provided</w:t>
      </w:r>
    </w:p>
    <w:p w14:paraId="3A5811F2" w14:textId="23F21FA6" w:rsidR="005A1F5A" w:rsidRPr="00731055" w:rsidRDefault="0023403B" w:rsidP="005A1F5A">
      <w:pPr>
        <w:numPr>
          <w:ilvl w:val="0"/>
          <w:numId w:val="26"/>
        </w:numPr>
        <w:ind w:left="1080"/>
        <w:rPr>
          <w:snapToGrid w:val="0"/>
          <w:sz w:val="24"/>
        </w:rPr>
      </w:pPr>
      <w:r>
        <w:rPr>
          <w:snapToGrid w:val="0"/>
          <w:sz w:val="24"/>
        </w:rPr>
        <w:t>A</w:t>
      </w:r>
      <w:r w:rsidRPr="00731055">
        <w:rPr>
          <w:snapToGrid w:val="0"/>
          <w:sz w:val="24"/>
        </w:rPr>
        <w:t xml:space="preserve">ll </w:t>
      </w:r>
      <w:r w:rsidR="005A1F5A" w:rsidRPr="00731055">
        <w:rPr>
          <w:snapToGrid w:val="0"/>
          <w:sz w:val="24"/>
        </w:rPr>
        <w:t xml:space="preserve">contact with participants and </w:t>
      </w:r>
      <w:r w:rsidR="005A1F5A" w:rsidRPr="00C21D3E">
        <w:rPr>
          <w:sz w:val="24"/>
          <w:szCs w:val="24"/>
        </w:rPr>
        <w:t>other entities concerning the participants</w:t>
      </w:r>
    </w:p>
    <w:p w14:paraId="30DE97FC" w14:textId="27D13A9F" w:rsidR="008F1ACC" w:rsidRDefault="0023403B" w:rsidP="005A1F5A">
      <w:pPr>
        <w:numPr>
          <w:ilvl w:val="0"/>
          <w:numId w:val="25"/>
        </w:numPr>
        <w:ind w:left="1080"/>
        <w:rPr>
          <w:snapToGrid w:val="0"/>
          <w:sz w:val="24"/>
        </w:rPr>
      </w:pPr>
      <w:r>
        <w:rPr>
          <w:snapToGrid w:val="0"/>
          <w:sz w:val="24"/>
        </w:rPr>
        <w:t xml:space="preserve">Participants’ </w:t>
      </w:r>
      <w:r w:rsidR="005A1F5A" w:rsidRPr="00D342C5">
        <w:rPr>
          <w:snapToGrid w:val="0"/>
          <w:sz w:val="24"/>
        </w:rPr>
        <w:t>progress</w:t>
      </w:r>
      <w:r w:rsidR="005A1F5A">
        <w:rPr>
          <w:snapToGrid w:val="0"/>
          <w:sz w:val="24"/>
        </w:rPr>
        <w:t xml:space="preserve">, including supporting documentation and </w:t>
      </w:r>
      <w:r w:rsidR="005A1F5A" w:rsidRPr="00D342C5">
        <w:rPr>
          <w:snapToGrid w:val="0"/>
          <w:sz w:val="24"/>
        </w:rPr>
        <w:t>status</w:t>
      </w:r>
    </w:p>
    <w:p w14:paraId="7CB2EEF4" w14:textId="77777777" w:rsidR="005A1F5A" w:rsidRPr="005A1F5A" w:rsidRDefault="005A1F5A" w:rsidP="005A1F5A">
      <w:pPr>
        <w:ind w:left="1080"/>
        <w:rPr>
          <w:snapToGrid w:val="0"/>
          <w:sz w:val="24"/>
        </w:rPr>
      </w:pPr>
    </w:p>
    <w:p w14:paraId="4C9739AF" w14:textId="70FB5D1F" w:rsidR="00581EF3" w:rsidRPr="000F5EF2" w:rsidRDefault="00B76F31" w:rsidP="00B76F31">
      <w:pPr>
        <w:ind w:left="720" w:hanging="720"/>
        <w:rPr>
          <w:ins w:id="149" w:author="Riggs,Eben O" w:date="2020-11-24T10:35:00Z"/>
          <w:sz w:val="24"/>
          <w:szCs w:val="24"/>
        </w:rPr>
      </w:pPr>
      <w:ins w:id="150" w:author="Riggs,Eben O" w:date="2020-11-24T10:32:00Z">
        <w:r w:rsidRPr="000F5EF2">
          <w:rPr>
            <w:b/>
            <w:sz w:val="24"/>
            <w:szCs w:val="24"/>
            <w:u w:val="single"/>
          </w:rPr>
          <w:t>LF</w:t>
        </w:r>
        <w:r w:rsidRPr="000F5EF2">
          <w:rPr>
            <w:bCs/>
            <w:sz w:val="24"/>
            <w:szCs w:val="24"/>
          </w:rPr>
          <w:t>:</w:t>
        </w:r>
        <w:r w:rsidRPr="000F5EF2">
          <w:rPr>
            <w:sz w:val="24"/>
            <w:szCs w:val="24"/>
          </w:rPr>
          <w:tab/>
          <w:t xml:space="preserve">Boards may use documentation received from </w:t>
        </w:r>
      </w:ins>
      <w:ins w:id="151" w:author="Alvis,Carrie L" w:date="2020-12-10T14:45:00Z">
        <w:r w:rsidR="00F32858" w:rsidRPr="000F5EF2">
          <w:rPr>
            <w:sz w:val="24"/>
            <w:szCs w:val="24"/>
          </w:rPr>
          <w:t>a</w:t>
        </w:r>
      </w:ins>
      <w:ins w:id="152" w:author="Riggs,Eben O" w:date="2020-11-24T10:32:00Z">
        <w:r w:rsidRPr="000F5EF2">
          <w:rPr>
            <w:sz w:val="24"/>
            <w:szCs w:val="24"/>
          </w:rPr>
          <w:t xml:space="preserve"> school or training provider, including by email or fax, to verify attendance and progress in training or education services. </w:t>
        </w:r>
      </w:ins>
    </w:p>
    <w:p w14:paraId="170AB87D" w14:textId="77777777" w:rsidR="00581EF3" w:rsidRPr="000F5EF2" w:rsidRDefault="00581EF3" w:rsidP="00B76F31">
      <w:pPr>
        <w:ind w:left="720" w:hanging="720"/>
        <w:rPr>
          <w:ins w:id="153" w:author="Riggs,Eben O" w:date="2020-11-24T10:35:00Z"/>
          <w:sz w:val="24"/>
          <w:szCs w:val="24"/>
        </w:rPr>
      </w:pPr>
    </w:p>
    <w:p w14:paraId="42913160" w14:textId="6D929BF7" w:rsidR="00B76F31" w:rsidRPr="00740AAF" w:rsidRDefault="00581EF3" w:rsidP="00B76F31">
      <w:pPr>
        <w:ind w:left="720" w:hanging="720"/>
        <w:rPr>
          <w:ins w:id="154" w:author="Riggs,Eben O" w:date="2020-11-24T10:32:00Z"/>
          <w:sz w:val="24"/>
          <w:szCs w:val="24"/>
        </w:rPr>
      </w:pPr>
      <w:ins w:id="155" w:author="Riggs,Eben O" w:date="2020-11-24T10:35:00Z">
        <w:r w:rsidRPr="000F5EF2">
          <w:rPr>
            <w:b/>
            <w:sz w:val="24"/>
            <w:u w:val="single"/>
          </w:rPr>
          <w:t>NLF</w:t>
        </w:r>
        <w:r w:rsidRPr="000F5EF2">
          <w:rPr>
            <w:sz w:val="24"/>
          </w:rPr>
          <w:t>:</w:t>
        </w:r>
        <w:r w:rsidRPr="000F5EF2">
          <w:rPr>
            <w:sz w:val="24"/>
          </w:rPr>
          <w:tab/>
          <w:t xml:space="preserve">Boards must </w:t>
        </w:r>
      </w:ins>
      <w:ins w:id="156" w:author="Mullins,Joel L" w:date="2020-12-08T14:42:00Z">
        <w:r w:rsidR="00046B5D" w:rsidRPr="000F5EF2">
          <w:rPr>
            <w:sz w:val="24"/>
          </w:rPr>
          <w:t>be aware</w:t>
        </w:r>
      </w:ins>
      <w:ins w:id="157" w:author="Riggs,Eben O" w:date="2020-11-24T10:35:00Z">
        <w:r w:rsidRPr="000F5EF2">
          <w:rPr>
            <w:sz w:val="24"/>
          </w:rPr>
          <w:t xml:space="preserve"> that</w:t>
        </w:r>
        <w:r w:rsidR="00013BB6" w:rsidRPr="000F5EF2">
          <w:rPr>
            <w:sz w:val="24"/>
          </w:rPr>
          <w:t xml:space="preserve"> </w:t>
        </w:r>
      </w:ins>
      <w:ins w:id="158" w:author="Riggs,Eben O" w:date="2020-11-24T10:33:00Z">
        <w:r w:rsidR="00B76F31" w:rsidRPr="000F5EF2">
          <w:rPr>
            <w:sz w:val="24"/>
            <w:szCs w:val="24"/>
          </w:rPr>
          <w:t xml:space="preserve">contact </w:t>
        </w:r>
      </w:ins>
      <w:ins w:id="159" w:author="Riggs,Eben O" w:date="2020-11-24T10:36:00Z">
        <w:r w:rsidR="00013BB6" w:rsidRPr="000F5EF2">
          <w:rPr>
            <w:sz w:val="24"/>
            <w:szCs w:val="24"/>
          </w:rPr>
          <w:t xml:space="preserve">with a school or training provider for service tracking purposes </w:t>
        </w:r>
      </w:ins>
      <w:ins w:id="160" w:author="Riggs,Eben O" w:date="2020-11-24T10:37:00Z">
        <w:r w:rsidR="00292FC7" w:rsidRPr="000F5EF2">
          <w:rPr>
            <w:sz w:val="24"/>
            <w:szCs w:val="24"/>
          </w:rPr>
          <w:t xml:space="preserve">by a staff member </w:t>
        </w:r>
      </w:ins>
      <w:ins w:id="161" w:author="Riggs,Eben O" w:date="2020-11-24T10:34:00Z">
        <w:r w:rsidR="00EB02DC" w:rsidRPr="000F5EF2">
          <w:rPr>
            <w:sz w:val="24"/>
            <w:szCs w:val="24"/>
          </w:rPr>
          <w:t>neither</w:t>
        </w:r>
      </w:ins>
      <w:ins w:id="162" w:author="Riggs,Eben O" w:date="2020-11-24T10:33:00Z">
        <w:r w:rsidR="00EB02DC" w:rsidRPr="000F5EF2">
          <w:rPr>
            <w:sz w:val="24"/>
            <w:szCs w:val="24"/>
          </w:rPr>
          <w:t xml:space="preserve"> </w:t>
        </w:r>
      </w:ins>
      <w:ins w:id="163" w:author="Riggs,Eben O" w:date="2020-11-24T10:32:00Z">
        <w:r w:rsidR="00B76F31" w:rsidRPr="000F5EF2">
          <w:rPr>
            <w:sz w:val="24"/>
            <w:szCs w:val="24"/>
          </w:rPr>
          <w:t>constitute</w:t>
        </w:r>
      </w:ins>
      <w:ins w:id="164" w:author="Riggs,Eben O" w:date="2020-11-24T10:34:00Z">
        <w:r w:rsidR="00EB02DC" w:rsidRPr="000F5EF2">
          <w:rPr>
            <w:sz w:val="24"/>
            <w:szCs w:val="24"/>
          </w:rPr>
          <w:t>s nor replaces</w:t>
        </w:r>
      </w:ins>
      <w:ins w:id="165" w:author="Riggs,Eben O" w:date="2020-11-24T10:32:00Z">
        <w:r w:rsidR="00B76F31" w:rsidRPr="000F5EF2">
          <w:rPr>
            <w:sz w:val="24"/>
            <w:szCs w:val="24"/>
          </w:rPr>
          <w:t xml:space="preserve"> </w:t>
        </w:r>
      </w:ins>
      <w:ins w:id="166" w:author="Riggs,Eben O" w:date="2020-11-24T10:34:00Z">
        <w:r w:rsidR="000206CD" w:rsidRPr="000F5EF2">
          <w:rPr>
            <w:sz w:val="24"/>
            <w:szCs w:val="24"/>
          </w:rPr>
          <w:t>required monthly contact with a participant</w:t>
        </w:r>
      </w:ins>
      <w:ins w:id="167" w:author="Riggs,Eben O" w:date="2020-11-24T10:37:00Z">
        <w:r w:rsidR="00292FC7" w:rsidRPr="000F5EF2">
          <w:rPr>
            <w:sz w:val="24"/>
            <w:szCs w:val="24"/>
          </w:rPr>
          <w:t>.</w:t>
        </w:r>
      </w:ins>
    </w:p>
    <w:p w14:paraId="0485F31F" w14:textId="77777777" w:rsidR="00B76F31" w:rsidRDefault="00B76F31" w:rsidP="005A1F5A">
      <w:pPr>
        <w:ind w:left="720" w:hanging="720"/>
        <w:rPr>
          <w:ins w:id="168" w:author="Riggs,Eben O" w:date="2020-11-24T10:32:00Z"/>
          <w:b/>
          <w:sz w:val="24"/>
          <w:u w:val="single"/>
        </w:rPr>
      </w:pPr>
    </w:p>
    <w:p w14:paraId="66795EE9" w14:textId="57201301" w:rsidR="008F1ACC" w:rsidRDefault="008F1ACC" w:rsidP="005A1F5A">
      <w:pPr>
        <w:ind w:left="720" w:hanging="720"/>
        <w:rPr>
          <w:snapToGrid w:val="0"/>
          <w:sz w:val="24"/>
        </w:rPr>
      </w:pPr>
      <w:r w:rsidRPr="00F07988">
        <w:rPr>
          <w:b/>
          <w:sz w:val="24"/>
          <w:u w:val="single"/>
        </w:rPr>
        <w:t>NLF</w:t>
      </w:r>
      <w:r>
        <w:rPr>
          <w:sz w:val="24"/>
        </w:rPr>
        <w:t>:</w:t>
      </w:r>
      <w:r>
        <w:rPr>
          <w:sz w:val="24"/>
        </w:rPr>
        <w:tab/>
      </w:r>
      <w:r w:rsidR="005A1F5A">
        <w:rPr>
          <w:snapToGrid w:val="0"/>
          <w:sz w:val="24"/>
        </w:rPr>
        <w:t xml:space="preserve">Boards must ensure that </w:t>
      </w:r>
      <w:r w:rsidR="005A1F5A">
        <w:rPr>
          <w:sz w:val="24"/>
          <w:szCs w:val="24"/>
        </w:rPr>
        <w:t>Workforce Solutions Office staff</w:t>
      </w:r>
      <w:r w:rsidR="005A1F5A">
        <w:rPr>
          <w:snapToGrid w:val="0"/>
          <w:sz w:val="24"/>
        </w:rPr>
        <w:t xml:space="preserve"> enters into TWIST </w:t>
      </w:r>
      <w:r w:rsidR="005A1F5A">
        <w:rPr>
          <w:i/>
          <w:snapToGrid w:val="0"/>
          <w:sz w:val="24"/>
        </w:rPr>
        <w:t>Counselor Notes</w:t>
      </w:r>
      <w:r w:rsidR="005A1F5A">
        <w:rPr>
          <w:snapToGrid w:val="0"/>
          <w:sz w:val="24"/>
        </w:rPr>
        <w:t xml:space="preserve"> a comprehensive, detailed, self-explanatory narrative on participants’ cases that enables other</w:t>
      </w:r>
      <w:r w:rsidR="005A1F5A" w:rsidRPr="00D342C5">
        <w:rPr>
          <w:snapToGrid w:val="0"/>
          <w:sz w:val="24"/>
        </w:rPr>
        <w:t xml:space="preserve"> staff member</w:t>
      </w:r>
      <w:r w:rsidR="005A1F5A">
        <w:rPr>
          <w:snapToGrid w:val="0"/>
          <w:sz w:val="24"/>
        </w:rPr>
        <w:t>s</w:t>
      </w:r>
      <w:r w:rsidR="005A1F5A" w:rsidRPr="00D342C5">
        <w:rPr>
          <w:snapToGrid w:val="0"/>
          <w:sz w:val="24"/>
        </w:rPr>
        <w:t xml:space="preserve"> to work </w:t>
      </w:r>
      <w:r w:rsidR="005A1F5A">
        <w:rPr>
          <w:snapToGrid w:val="0"/>
          <w:sz w:val="24"/>
        </w:rPr>
        <w:t xml:space="preserve">the cases </w:t>
      </w:r>
      <w:r w:rsidR="005A1F5A" w:rsidRPr="00D342C5">
        <w:rPr>
          <w:snapToGrid w:val="0"/>
          <w:sz w:val="24"/>
        </w:rPr>
        <w:t>with</w:t>
      </w:r>
      <w:r w:rsidR="005A1F5A">
        <w:rPr>
          <w:snapToGrid w:val="0"/>
          <w:sz w:val="24"/>
        </w:rPr>
        <w:t xml:space="preserve"> minimal background </w:t>
      </w:r>
      <w:r w:rsidR="005A1F5A" w:rsidRPr="00D342C5">
        <w:rPr>
          <w:snapToGrid w:val="0"/>
          <w:sz w:val="24"/>
        </w:rPr>
        <w:t xml:space="preserve">information </w:t>
      </w:r>
      <w:r w:rsidR="005A1F5A">
        <w:rPr>
          <w:snapToGrid w:val="0"/>
          <w:sz w:val="24"/>
        </w:rPr>
        <w:t xml:space="preserve">required </w:t>
      </w:r>
      <w:r w:rsidR="005A1F5A" w:rsidRPr="00D342C5">
        <w:rPr>
          <w:snapToGrid w:val="0"/>
          <w:sz w:val="24"/>
        </w:rPr>
        <w:t>from participant</w:t>
      </w:r>
      <w:r w:rsidR="005A1F5A">
        <w:rPr>
          <w:snapToGrid w:val="0"/>
          <w:sz w:val="24"/>
        </w:rPr>
        <w:t xml:space="preserve">s.  </w:t>
      </w:r>
    </w:p>
    <w:p w14:paraId="4486023B" w14:textId="77777777" w:rsidR="005A1F5A" w:rsidRPr="005A1F5A" w:rsidRDefault="005A1F5A" w:rsidP="005A1F5A">
      <w:pPr>
        <w:ind w:left="720" w:hanging="720"/>
        <w:rPr>
          <w:snapToGrid w:val="0"/>
          <w:sz w:val="24"/>
        </w:rPr>
      </w:pPr>
    </w:p>
    <w:p w14:paraId="593AEB9B" w14:textId="76375DD5" w:rsidR="008F1ACC" w:rsidRDefault="008F1ACC" w:rsidP="008F1ACC">
      <w:pPr>
        <w:spacing w:after="240"/>
        <w:ind w:left="720" w:hanging="720"/>
        <w:rPr>
          <w:sz w:val="24"/>
        </w:rPr>
      </w:pPr>
      <w:r w:rsidRPr="00F07988">
        <w:rPr>
          <w:b/>
          <w:sz w:val="24"/>
          <w:u w:val="single"/>
        </w:rPr>
        <w:t>NLF</w:t>
      </w:r>
      <w:r>
        <w:rPr>
          <w:sz w:val="24"/>
        </w:rPr>
        <w:t>:</w:t>
      </w:r>
      <w:r>
        <w:rPr>
          <w:sz w:val="24"/>
        </w:rPr>
        <w:tab/>
      </w:r>
      <w:r w:rsidR="005A1F5A" w:rsidRPr="005A1F5A">
        <w:rPr>
          <w:sz w:val="24"/>
        </w:rPr>
        <w:t xml:space="preserve">Boards must ensure that Workforce Solutions Office staff includes the following types of information in the narrative, </w:t>
      </w:r>
      <w:r w:rsidR="005A1F5A" w:rsidRPr="005A1F5A">
        <w:rPr>
          <w:i/>
          <w:sz w:val="24"/>
        </w:rPr>
        <w:t>as applicable</w:t>
      </w:r>
      <w:r w:rsidR="005A1F5A" w:rsidRPr="005A1F5A">
        <w:rPr>
          <w:sz w:val="24"/>
        </w:rPr>
        <w:t>: title (a descriptive subject entry accurately reflecting the contents); who (</w:t>
      </w:r>
      <w:r w:rsidR="00057BD6">
        <w:rPr>
          <w:sz w:val="24"/>
        </w:rPr>
        <w:t xml:space="preserve">for example, </w:t>
      </w:r>
      <w:r w:rsidR="005A1F5A" w:rsidRPr="005A1F5A">
        <w:rPr>
          <w:sz w:val="24"/>
        </w:rPr>
        <w:t>customer’s name, employer’s name); what (activity being reported); when (the date the activity was reported); where (</w:t>
      </w:r>
      <w:r w:rsidR="00782611">
        <w:rPr>
          <w:sz w:val="24"/>
        </w:rPr>
        <w:t xml:space="preserve">such as </w:t>
      </w:r>
      <w:r w:rsidR="005A1F5A" w:rsidRPr="005A1F5A">
        <w:rPr>
          <w:sz w:val="24"/>
        </w:rPr>
        <w:t>customer’s work</w:t>
      </w:r>
      <w:r w:rsidR="009964C9">
        <w:rPr>
          <w:sz w:val="24"/>
        </w:rPr>
        <w:t xml:space="preserve"> </w:t>
      </w:r>
      <w:r w:rsidR="003F7E6E">
        <w:rPr>
          <w:sz w:val="24"/>
        </w:rPr>
        <w:t xml:space="preserve">or </w:t>
      </w:r>
      <w:r w:rsidR="005A1F5A" w:rsidRPr="005A1F5A">
        <w:rPr>
          <w:sz w:val="24"/>
        </w:rPr>
        <w:t>school location); why (</w:t>
      </w:r>
      <w:r w:rsidR="00D50BBE">
        <w:rPr>
          <w:sz w:val="24"/>
        </w:rPr>
        <w:t xml:space="preserve">for example, </w:t>
      </w:r>
      <w:r w:rsidR="005A1F5A" w:rsidRPr="005A1F5A">
        <w:rPr>
          <w:sz w:val="24"/>
        </w:rPr>
        <w:t>to verify or document service activities); and how (</w:t>
      </w:r>
      <w:r w:rsidR="00837882">
        <w:rPr>
          <w:sz w:val="24"/>
        </w:rPr>
        <w:t xml:space="preserve">for example, </w:t>
      </w:r>
      <w:r w:rsidR="005A1F5A" w:rsidRPr="005A1F5A">
        <w:rPr>
          <w:sz w:val="24"/>
        </w:rPr>
        <w:t>customer called</w:t>
      </w:r>
      <w:r w:rsidR="00D50BBE">
        <w:rPr>
          <w:sz w:val="24"/>
        </w:rPr>
        <w:t xml:space="preserve"> and</w:t>
      </w:r>
      <w:r w:rsidR="005A1F5A" w:rsidRPr="005A1F5A">
        <w:rPr>
          <w:sz w:val="24"/>
        </w:rPr>
        <w:t xml:space="preserve"> case manager called).</w:t>
      </w:r>
    </w:p>
    <w:p w14:paraId="4ACA42E4" w14:textId="259CFC8A" w:rsidR="005A1F5A" w:rsidRDefault="005A1F5A" w:rsidP="005A1F5A">
      <w:pPr>
        <w:ind w:left="720"/>
        <w:rPr>
          <w:sz w:val="24"/>
          <w:szCs w:val="24"/>
        </w:rPr>
      </w:pPr>
      <w:r>
        <w:rPr>
          <w:snapToGrid w:val="0"/>
          <w:sz w:val="24"/>
        </w:rPr>
        <w:t>Attachment 1</w:t>
      </w:r>
      <w:r w:rsidR="00A007CD">
        <w:rPr>
          <w:snapToGrid w:val="0"/>
          <w:sz w:val="24"/>
        </w:rPr>
        <w:t xml:space="preserve">, </w:t>
      </w:r>
      <w:r w:rsidR="00C7249B">
        <w:rPr>
          <w:snapToGrid w:val="0"/>
          <w:sz w:val="24"/>
        </w:rPr>
        <w:t xml:space="preserve">Sample Comprehensive </w:t>
      </w:r>
      <w:r w:rsidR="00C078C6">
        <w:rPr>
          <w:snapToGrid w:val="0"/>
          <w:sz w:val="24"/>
        </w:rPr>
        <w:t>Narrative Entries for TWIST</w:t>
      </w:r>
      <w:r>
        <w:rPr>
          <w:snapToGrid w:val="0"/>
          <w:sz w:val="24"/>
        </w:rPr>
        <w:t xml:space="preserve"> </w:t>
      </w:r>
      <w:r w:rsidR="00C078C6" w:rsidRPr="00C078C6">
        <w:rPr>
          <w:i/>
          <w:iCs/>
          <w:snapToGrid w:val="0"/>
          <w:sz w:val="24"/>
        </w:rPr>
        <w:t>Counselor Notes</w:t>
      </w:r>
      <w:r w:rsidR="00C078C6">
        <w:rPr>
          <w:snapToGrid w:val="0"/>
          <w:sz w:val="24"/>
        </w:rPr>
        <w:t xml:space="preserve">, </w:t>
      </w:r>
      <w:r>
        <w:rPr>
          <w:snapToGrid w:val="0"/>
          <w:sz w:val="24"/>
        </w:rPr>
        <w:t xml:space="preserve">provides scenarios of participant cases showing comprehensive and accurate narratives for </w:t>
      </w:r>
      <w:r w:rsidRPr="00E905EA">
        <w:rPr>
          <w:sz w:val="24"/>
          <w:szCs w:val="24"/>
        </w:rPr>
        <w:t xml:space="preserve">TWIST </w:t>
      </w:r>
      <w:r w:rsidRPr="00D74ED6">
        <w:rPr>
          <w:i/>
          <w:sz w:val="24"/>
          <w:szCs w:val="24"/>
        </w:rPr>
        <w:t>Counselor Notes</w:t>
      </w:r>
      <w:r>
        <w:rPr>
          <w:sz w:val="24"/>
          <w:szCs w:val="24"/>
        </w:rPr>
        <w:t>.</w:t>
      </w:r>
    </w:p>
    <w:p w14:paraId="14F2FC94" w14:textId="77777777" w:rsidR="005A1F5A" w:rsidRPr="005A1F5A" w:rsidRDefault="005A1F5A" w:rsidP="005A1F5A">
      <w:pPr>
        <w:ind w:left="720"/>
        <w:rPr>
          <w:sz w:val="24"/>
          <w:szCs w:val="24"/>
        </w:rPr>
      </w:pPr>
    </w:p>
    <w:p w14:paraId="446D86C7" w14:textId="613DC78E" w:rsidR="008F1ACC" w:rsidRDefault="008F1ACC" w:rsidP="008F1ACC">
      <w:pPr>
        <w:spacing w:after="240"/>
        <w:ind w:left="720" w:hanging="720"/>
        <w:rPr>
          <w:sz w:val="24"/>
        </w:rPr>
      </w:pPr>
      <w:r w:rsidRPr="00F07988">
        <w:rPr>
          <w:b/>
          <w:sz w:val="24"/>
          <w:u w:val="single"/>
        </w:rPr>
        <w:t>NLF</w:t>
      </w:r>
      <w:r>
        <w:rPr>
          <w:sz w:val="24"/>
        </w:rPr>
        <w:t>:</w:t>
      </w:r>
      <w:r>
        <w:rPr>
          <w:sz w:val="24"/>
        </w:rPr>
        <w:tab/>
      </w:r>
      <w:r w:rsidR="005A1F5A" w:rsidRPr="005A1F5A">
        <w:rPr>
          <w:sz w:val="24"/>
        </w:rPr>
        <w:t xml:space="preserve">Boards must ensure that Workforce Solutions Office staff enters comprehensive information into TWIST </w:t>
      </w:r>
      <w:r w:rsidR="005A1F5A" w:rsidRPr="005A1F5A">
        <w:rPr>
          <w:i/>
          <w:sz w:val="24"/>
        </w:rPr>
        <w:t>Counselor Notes</w:t>
      </w:r>
      <w:r w:rsidR="005A1F5A" w:rsidRPr="005A1F5A">
        <w:rPr>
          <w:sz w:val="24"/>
        </w:rPr>
        <w:t xml:space="preserve"> within one week of the service provision or contact.  </w:t>
      </w:r>
    </w:p>
    <w:p w14:paraId="06808C11" w14:textId="4632C462" w:rsidR="005A1F5A" w:rsidRDefault="00D047D2" w:rsidP="005A1F5A">
      <w:pPr>
        <w:rPr>
          <w:snapToGrid w:val="0"/>
          <w:sz w:val="24"/>
        </w:rPr>
      </w:pPr>
      <w:r w:rsidRPr="00F07988">
        <w:rPr>
          <w:b/>
          <w:snapToGrid w:val="0"/>
          <w:sz w:val="24"/>
          <w:u w:val="single"/>
        </w:rPr>
        <w:t>LF</w:t>
      </w:r>
      <w:r>
        <w:rPr>
          <w:snapToGrid w:val="0"/>
          <w:sz w:val="24"/>
        </w:rPr>
        <w:t>:</w:t>
      </w:r>
      <w:r>
        <w:rPr>
          <w:snapToGrid w:val="0"/>
          <w:sz w:val="24"/>
        </w:rPr>
        <w:tab/>
      </w:r>
      <w:r w:rsidR="005A1F5A">
        <w:rPr>
          <w:snapToGrid w:val="0"/>
          <w:sz w:val="24"/>
        </w:rPr>
        <w:t>Boards may require their contractors to apply these procedures for child care services.</w:t>
      </w:r>
    </w:p>
    <w:p w14:paraId="24A4B5F3" w14:textId="77777777" w:rsidR="001002A9" w:rsidRPr="00D342C5" w:rsidRDefault="001002A9" w:rsidP="005A1F5A">
      <w:pPr>
        <w:rPr>
          <w:snapToGrid w:val="0"/>
          <w:sz w:val="24"/>
        </w:rPr>
      </w:pPr>
    </w:p>
    <w:p w14:paraId="0BFF1505" w14:textId="5460EFD0" w:rsidR="0069448D" w:rsidRPr="00747A34" w:rsidRDefault="00211C57" w:rsidP="00222BEE">
      <w:pPr>
        <w:rPr>
          <w:b/>
          <w:sz w:val="24"/>
        </w:rPr>
      </w:pPr>
      <w:r>
        <w:rPr>
          <w:b/>
          <w:sz w:val="24"/>
        </w:rPr>
        <w:t>INQUIRIES</w:t>
      </w:r>
      <w:r w:rsidR="00C54A39">
        <w:rPr>
          <w:b/>
          <w:sz w:val="24"/>
        </w:rPr>
        <w:t>:</w:t>
      </w:r>
    </w:p>
    <w:p w14:paraId="53D6174A" w14:textId="3BF5FBD5" w:rsidR="0020275B" w:rsidRDefault="0046058F" w:rsidP="00995EAF">
      <w:pPr>
        <w:spacing w:after="240"/>
        <w:ind w:left="720" w:right="-144"/>
        <w:rPr>
          <w:spacing w:val="-4"/>
          <w:sz w:val="24"/>
          <w:szCs w:val="24"/>
        </w:rPr>
      </w:pPr>
      <w:r>
        <w:rPr>
          <w:spacing w:val="-4"/>
          <w:sz w:val="24"/>
        </w:rPr>
        <w:t>Send</w:t>
      </w:r>
      <w:r w:rsidR="00B05990" w:rsidRPr="00747A34">
        <w:rPr>
          <w:spacing w:val="-4"/>
          <w:sz w:val="24"/>
          <w:szCs w:val="24"/>
        </w:rPr>
        <w:t xml:space="preserve"> inquiries regarding this </w:t>
      </w:r>
      <w:r w:rsidR="005C129D">
        <w:rPr>
          <w:spacing w:val="-4"/>
          <w:sz w:val="24"/>
          <w:szCs w:val="24"/>
        </w:rPr>
        <w:t>WD</w:t>
      </w:r>
      <w:r w:rsidR="00B05990" w:rsidRPr="00747A34">
        <w:rPr>
          <w:spacing w:val="-4"/>
          <w:sz w:val="24"/>
          <w:szCs w:val="24"/>
        </w:rPr>
        <w:t xml:space="preserve"> Letter to</w:t>
      </w:r>
      <w:r w:rsidR="00075FBE">
        <w:rPr>
          <w:rStyle w:val="Hyperlink"/>
          <w:spacing w:val="-4"/>
          <w:sz w:val="24"/>
          <w:szCs w:val="24"/>
        </w:rPr>
        <w:t xml:space="preserve"> </w:t>
      </w:r>
      <w:hyperlink r:id="rId11" w:history="1">
        <w:r w:rsidR="00082B9A" w:rsidRPr="00C70CE4">
          <w:rPr>
            <w:rStyle w:val="Hyperlink"/>
            <w:spacing w:val="-4"/>
            <w:sz w:val="24"/>
            <w:szCs w:val="24"/>
          </w:rPr>
          <w:t>wfpolicy.clarifications@twc.state.tx.us</w:t>
        </w:r>
      </w:hyperlink>
      <w:r w:rsidR="005C129D">
        <w:rPr>
          <w:spacing w:val="-4"/>
          <w:sz w:val="24"/>
          <w:szCs w:val="24"/>
        </w:rPr>
        <w:t xml:space="preserve">. </w:t>
      </w:r>
    </w:p>
    <w:p w14:paraId="1E2B95A9" w14:textId="25DCD7BB" w:rsidR="00995EAF" w:rsidRDefault="0020275B" w:rsidP="00222BEE">
      <w:pPr>
        <w:rPr>
          <w:b/>
          <w:sz w:val="24"/>
        </w:rPr>
      </w:pPr>
      <w:r w:rsidRPr="00747A34">
        <w:rPr>
          <w:b/>
          <w:sz w:val="24"/>
        </w:rPr>
        <w:t>ATTACHMENT</w:t>
      </w:r>
      <w:r w:rsidR="005A75A0" w:rsidRPr="00747A34">
        <w:rPr>
          <w:b/>
          <w:sz w:val="24"/>
        </w:rPr>
        <w:t>(</w:t>
      </w:r>
      <w:r w:rsidRPr="00747A34">
        <w:rPr>
          <w:b/>
          <w:sz w:val="24"/>
        </w:rPr>
        <w:t>S</w:t>
      </w:r>
      <w:r w:rsidR="005A75A0" w:rsidRPr="00747A34">
        <w:rPr>
          <w:b/>
          <w:sz w:val="24"/>
        </w:rPr>
        <w:t>)</w:t>
      </w:r>
      <w:r w:rsidR="00C54A39">
        <w:rPr>
          <w:b/>
          <w:sz w:val="24"/>
        </w:rPr>
        <w:t>:</w:t>
      </w:r>
      <w:r w:rsidR="00BE23A4">
        <w:rPr>
          <w:b/>
          <w:sz w:val="24"/>
        </w:rPr>
        <w:t xml:space="preserve"> </w:t>
      </w:r>
    </w:p>
    <w:p w14:paraId="60463EAB" w14:textId="30568FD5" w:rsidR="008F1ACC" w:rsidRDefault="008F1ACC" w:rsidP="008F1ACC">
      <w:pPr>
        <w:ind w:left="720"/>
        <w:rPr>
          <w:i/>
          <w:sz w:val="24"/>
          <w:szCs w:val="24"/>
        </w:rPr>
      </w:pPr>
      <w:r w:rsidRPr="005F76BB">
        <w:rPr>
          <w:snapToGrid w:val="0"/>
          <w:sz w:val="24"/>
        </w:rPr>
        <w:t xml:space="preserve">Attachment 1: </w:t>
      </w:r>
      <w:r>
        <w:rPr>
          <w:sz w:val="24"/>
          <w:szCs w:val="24"/>
        </w:rPr>
        <w:t>Sample</w:t>
      </w:r>
      <w:r w:rsidRPr="00D74ED6">
        <w:rPr>
          <w:sz w:val="24"/>
          <w:szCs w:val="24"/>
        </w:rPr>
        <w:t xml:space="preserve"> Comprehensive </w:t>
      </w:r>
      <w:r>
        <w:rPr>
          <w:sz w:val="24"/>
          <w:szCs w:val="24"/>
        </w:rPr>
        <w:t>Narrative Entries</w:t>
      </w:r>
      <w:r w:rsidRPr="00D74ED6">
        <w:rPr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 w:rsidRPr="00D74ED6">
        <w:rPr>
          <w:sz w:val="24"/>
          <w:szCs w:val="24"/>
        </w:rPr>
        <w:t xml:space="preserve"> T</w:t>
      </w:r>
      <w:r>
        <w:rPr>
          <w:sz w:val="24"/>
          <w:szCs w:val="24"/>
        </w:rPr>
        <w:t>WIST</w:t>
      </w:r>
      <w:r w:rsidRPr="00D74ED6">
        <w:rPr>
          <w:sz w:val="24"/>
          <w:szCs w:val="24"/>
        </w:rPr>
        <w:t xml:space="preserve"> </w:t>
      </w:r>
      <w:r w:rsidRPr="00D74ED6">
        <w:rPr>
          <w:i/>
          <w:sz w:val="24"/>
          <w:szCs w:val="24"/>
        </w:rPr>
        <w:t>Counselor Notes</w:t>
      </w:r>
      <w:r>
        <w:rPr>
          <w:i/>
          <w:sz w:val="24"/>
          <w:szCs w:val="24"/>
        </w:rPr>
        <w:t xml:space="preserve"> </w:t>
      </w:r>
    </w:p>
    <w:p w14:paraId="03D89D8C" w14:textId="5A8FB450" w:rsidR="004A464E" w:rsidRPr="00D74ED6" w:rsidRDefault="004A464E" w:rsidP="008F1ACC">
      <w:pPr>
        <w:ind w:left="720"/>
        <w:rPr>
          <w:sz w:val="24"/>
          <w:szCs w:val="24"/>
        </w:rPr>
      </w:pPr>
      <w:r>
        <w:rPr>
          <w:sz w:val="24"/>
          <w:szCs w:val="24"/>
        </w:rPr>
        <w:t>Attachment 2: Revisions to WD 06-13 Shown in Track Changes</w:t>
      </w:r>
    </w:p>
    <w:p w14:paraId="15C70BB0" w14:textId="77777777" w:rsidR="008F1ACC" w:rsidRPr="004A464E" w:rsidRDefault="008F1ACC" w:rsidP="00222BEE">
      <w:pPr>
        <w:rPr>
          <w:b/>
          <w:i/>
          <w:iCs/>
          <w:sz w:val="24"/>
          <w:szCs w:val="24"/>
        </w:rPr>
      </w:pPr>
    </w:p>
    <w:p w14:paraId="7AF3C12C" w14:textId="335DC7BB" w:rsidR="00C620D5" w:rsidRDefault="00C620D5" w:rsidP="00222BEE">
      <w:pPr>
        <w:rPr>
          <w:b/>
          <w:sz w:val="24"/>
          <w:szCs w:val="24"/>
        </w:rPr>
      </w:pPr>
      <w:r w:rsidRPr="00747A34">
        <w:rPr>
          <w:b/>
          <w:sz w:val="24"/>
          <w:szCs w:val="24"/>
        </w:rPr>
        <w:t>REFERENCE</w:t>
      </w:r>
      <w:r w:rsidR="00825C8B">
        <w:rPr>
          <w:b/>
          <w:sz w:val="24"/>
          <w:szCs w:val="24"/>
        </w:rPr>
        <w:t>S</w:t>
      </w:r>
      <w:r w:rsidRPr="00747A34">
        <w:rPr>
          <w:b/>
          <w:sz w:val="24"/>
          <w:szCs w:val="24"/>
        </w:rPr>
        <w:t>:</w:t>
      </w:r>
    </w:p>
    <w:p w14:paraId="0415E7B7" w14:textId="67F2E2FF" w:rsidR="008F1ACC" w:rsidRPr="00C54A39" w:rsidRDefault="008F1ACC" w:rsidP="008F1ACC">
      <w:pPr>
        <w:ind w:left="720"/>
        <w:rPr>
          <w:color w:val="000000"/>
          <w:sz w:val="24"/>
          <w:szCs w:val="24"/>
        </w:rPr>
      </w:pPr>
      <w:r w:rsidRPr="00C54A39">
        <w:rPr>
          <w:color w:val="000000"/>
          <w:sz w:val="24"/>
          <w:szCs w:val="24"/>
        </w:rPr>
        <w:lastRenderedPageBreak/>
        <w:t xml:space="preserve">Workforce </w:t>
      </w:r>
      <w:r w:rsidR="008D045B" w:rsidRPr="00C54A39">
        <w:rPr>
          <w:color w:val="000000"/>
          <w:sz w:val="24"/>
          <w:szCs w:val="24"/>
        </w:rPr>
        <w:t>In</w:t>
      </w:r>
      <w:r w:rsidR="008D045B">
        <w:rPr>
          <w:color w:val="000000"/>
          <w:sz w:val="24"/>
          <w:szCs w:val="24"/>
        </w:rPr>
        <w:t>novation and Opportunity</w:t>
      </w:r>
      <w:r w:rsidR="008D045B" w:rsidRPr="00C54A39">
        <w:rPr>
          <w:color w:val="000000"/>
          <w:sz w:val="24"/>
          <w:szCs w:val="24"/>
        </w:rPr>
        <w:t xml:space="preserve"> </w:t>
      </w:r>
      <w:r w:rsidRPr="00C54A39">
        <w:rPr>
          <w:color w:val="000000"/>
          <w:sz w:val="24"/>
          <w:szCs w:val="24"/>
        </w:rPr>
        <w:t>Act, Final Rule, 20 CFR §6</w:t>
      </w:r>
      <w:r w:rsidR="008D045B">
        <w:rPr>
          <w:color w:val="000000"/>
          <w:sz w:val="24"/>
          <w:szCs w:val="24"/>
        </w:rPr>
        <w:t>77.205</w:t>
      </w:r>
    </w:p>
    <w:p w14:paraId="5766FBD2" w14:textId="22C9603F" w:rsidR="008F1ACC" w:rsidRPr="00C54A39" w:rsidRDefault="008F1ACC" w:rsidP="008F1ACC">
      <w:pPr>
        <w:ind w:left="1080" w:hanging="360"/>
        <w:rPr>
          <w:color w:val="000000"/>
          <w:sz w:val="24"/>
          <w:szCs w:val="24"/>
        </w:rPr>
      </w:pPr>
      <w:r w:rsidRPr="00C54A39">
        <w:rPr>
          <w:color w:val="000000"/>
          <w:sz w:val="24"/>
          <w:szCs w:val="24"/>
        </w:rPr>
        <w:t>US Department of Agriculture, Food and Nutrition Service Rules and Regulations, 7 CFR §273.7(a)</w:t>
      </w:r>
    </w:p>
    <w:p w14:paraId="24D784CD" w14:textId="598B1DA9" w:rsidR="008F1ACC" w:rsidRPr="00C54A39" w:rsidRDefault="008F1ACC" w:rsidP="008F1ACC">
      <w:pPr>
        <w:ind w:left="720"/>
        <w:rPr>
          <w:color w:val="000000"/>
          <w:sz w:val="24"/>
          <w:szCs w:val="24"/>
        </w:rPr>
      </w:pPr>
      <w:r w:rsidRPr="00C54A39">
        <w:rPr>
          <w:color w:val="000000"/>
          <w:sz w:val="24"/>
          <w:szCs w:val="24"/>
        </w:rPr>
        <w:t>US Department of Health and Human Services, 45 CFR §265.9</w:t>
      </w:r>
    </w:p>
    <w:p w14:paraId="7B0E7A52" w14:textId="498C9EBA" w:rsidR="008F1ACC" w:rsidRPr="00C54A39" w:rsidRDefault="008F1ACC" w:rsidP="008F1ACC">
      <w:pPr>
        <w:ind w:left="1080" w:hanging="360"/>
        <w:rPr>
          <w:sz w:val="24"/>
          <w:szCs w:val="24"/>
        </w:rPr>
      </w:pPr>
      <w:r w:rsidRPr="00C54A39">
        <w:rPr>
          <w:sz w:val="24"/>
          <w:szCs w:val="24"/>
        </w:rPr>
        <w:t>US Department of Health and Human Services, Administration for Children and Families, Temporary Assistance for Needy Families Final Rule, 45 CFR, Part 261, et al.</w:t>
      </w:r>
    </w:p>
    <w:p w14:paraId="7577916C" w14:textId="77777777" w:rsidR="008F1ACC" w:rsidRPr="00C54A39" w:rsidRDefault="008F1ACC" w:rsidP="008F1ACC">
      <w:pPr>
        <w:ind w:left="720"/>
        <w:rPr>
          <w:sz w:val="24"/>
          <w:szCs w:val="24"/>
        </w:rPr>
      </w:pPr>
      <w:r w:rsidRPr="00C54A39">
        <w:rPr>
          <w:sz w:val="24"/>
          <w:szCs w:val="24"/>
        </w:rPr>
        <w:t>Texas Penal Code §37.10</w:t>
      </w:r>
    </w:p>
    <w:p w14:paraId="0712E355" w14:textId="13301835" w:rsidR="008F1ACC" w:rsidRPr="00C54A39" w:rsidRDefault="008F1ACC" w:rsidP="008F1ACC">
      <w:pPr>
        <w:ind w:left="720"/>
        <w:rPr>
          <w:sz w:val="24"/>
          <w:szCs w:val="24"/>
        </w:rPr>
      </w:pPr>
      <w:r w:rsidRPr="00C54A39">
        <w:rPr>
          <w:sz w:val="24"/>
          <w:szCs w:val="24"/>
        </w:rPr>
        <w:t xml:space="preserve">Texas Workforce Commission </w:t>
      </w:r>
      <w:r w:rsidR="001B688E" w:rsidRPr="00C54A39">
        <w:rPr>
          <w:sz w:val="24"/>
          <w:szCs w:val="24"/>
        </w:rPr>
        <w:t>Chapter 811</w:t>
      </w:r>
      <w:r w:rsidR="001B688E">
        <w:rPr>
          <w:sz w:val="24"/>
          <w:szCs w:val="24"/>
        </w:rPr>
        <w:t xml:space="preserve"> </w:t>
      </w:r>
      <w:r w:rsidRPr="00C54A39">
        <w:rPr>
          <w:sz w:val="24"/>
          <w:szCs w:val="24"/>
        </w:rPr>
        <w:t>Choices Rules</w:t>
      </w:r>
    </w:p>
    <w:p w14:paraId="576846C5" w14:textId="06EFF9E8" w:rsidR="00825C8B" w:rsidRDefault="00825C8B" w:rsidP="008F1ACC">
      <w:pPr>
        <w:spacing w:after="240"/>
        <w:ind w:left="1080" w:hanging="360"/>
        <w:rPr>
          <w:sz w:val="24"/>
        </w:rPr>
      </w:pPr>
    </w:p>
    <w:sectPr w:rsidR="00825C8B" w:rsidSect="002A005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80234" w14:textId="77777777" w:rsidR="005D2221" w:rsidRDefault="005D2221">
      <w:r>
        <w:separator/>
      </w:r>
    </w:p>
  </w:endnote>
  <w:endnote w:type="continuationSeparator" w:id="0">
    <w:p w14:paraId="7D82D515" w14:textId="77777777" w:rsidR="005D2221" w:rsidRDefault="005D2221">
      <w:r>
        <w:continuationSeparator/>
      </w:r>
    </w:p>
  </w:endnote>
  <w:endnote w:type="continuationNotice" w:id="1">
    <w:p w14:paraId="63ECC644" w14:textId="77777777" w:rsidR="005D2221" w:rsidRDefault="005D22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AA480" w14:textId="77777777" w:rsidR="0069448D" w:rsidRDefault="0069448D" w:rsidP="00A7495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A15B119" w14:textId="77777777" w:rsidR="0069448D" w:rsidRDefault="006944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21BE4" w14:textId="19CEEC5C" w:rsidR="00A74953" w:rsidRPr="00C54A39" w:rsidRDefault="00A74953" w:rsidP="0030305D"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 w:rsidRPr="00C54A39">
      <w:rPr>
        <w:rStyle w:val="PageNumber"/>
        <w:sz w:val="24"/>
        <w:szCs w:val="24"/>
      </w:rPr>
      <w:fldChar w:fldCharType="begin"/>
    </w:r>
    <w:r w:rsidRPr="00C54A39">
      <w:rPr>
        <w:rStyle w:val="PageNumber"/>
        <w:sz w:val="24"/>
        <w:szCs w:val="24"/>
      </w:rPr>
      <w:instrText xml:space="preserve">PAGE  </w:instrText>
    </w:r>
    <w:r w:rsidRPr="00C54A39">
      <w:rPr>
        <w:rStyle w:val="PageNumber"/>
        <w:sz w:val="24"/>
        <w:szCs w:val="24"/>
      </w:rPr>
      <w:fldChar w:fldCharType="separate"/>
    </w:r>
    <w:r w:rsidR="002F32C0" w:rsidRPr="00C54A39">
      <w:rPr>
        <w:rStyle w:val="PageNumber"/>
        <w:noProof/>
        <w:sz w:val="24"/>
        <w:szCs w:val="24"/>
      </w:rPr>
      <w:t>2</w:t>
    </w:r>
    <w:r w:rsidRPr="00C54A39">
      <w:rPr>
        <w:rStyle w:val="PageNumber"/>
        <w:sz w:val="24"/>
        <w:szCs w:val="24"/>
      </w:rPr>
      <w:fldChar w:fldCharType="end"/>
    </w:r>
  </w:p>
  <w:p w14:paraId="0C050978" w14:textId="24F0E4D7" w:rsidR="0069448D" w:rsidRPr="00863DAB" w:rsidRDefault="002F32C0" w:rsidP="00F11562">
    <w:pPr>
      <w:pStyle w:val="Footer"/>
      <w:ind w:right="360"/>
      <w:rPr>
        <w:sz w:val="24"/>
        <w:szCs w:val="24"/>
      </w:rPr>
    </w:pPr>
    <w:r>
      <w:rPr>
        <w:sz w:val="24"/>
        <w:szCs w:val="24"/>
      </w:rPr>
      <w:t>WD</w:t>
    </w:r>
    <w:r w:rsidR="00A74953" w:rsidRPr="00863DAB">
      <w:rPr>
        <w:sz w:val="24"/>
        <w:szCs w:val="24"/>
      </w:rPr>
      <w:t xml:space="preserve"> Letter </w:t>
    </w:r>
    <w:r w:rsidR="00C54A39">
      <w:rPr>
        <w:sz w:val="24"/>
        <w:szCs w:val="24"/>
      </w:rPr>
      <w:t>06-13</w:t>
    </w:r>
    <w:r>
      <w:rPr>
        <w:sz w:val="24"/>
        <w:szCs w:val="24"/>
      </w:rPr>
      <w:t xml:space="preserve">, Change </w:t>
    </w:r>
    <w:r w:rsidR="00C54A39">
      <w:rPr>
        <w:sz w:val="24"/>
        <w:szCs w:val="24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72C42" w14:textId="77777777" w:rsidR="004A464E" w:rsidRDefault="004A46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C6D7F" w14:textId="77777777" w:rsidR="005D2221" w:rsidRDefault="005D2221">
      <w:r>
        <w:separator/>
      </w:r>
    </w:p>
  </w:footnote>
  <w:footnote w:type="continuationSeparator" w:id="0">
    <w:p w14:paraId="68935C30" w14:textId="77777777" w:rsidR="005D2221" w:rsidRDefault="005D2221">
      <w:r>
        <w:continuationSeparator/>
      </w:r>
    </w:p>
  </w:footnote>
  <w:footnote w:type="continuationNotice" w:id="1">
    <w:p w14:paraId="78DC8B37" w14:textId="77777777" w:rsidR="005D2221" w:rsidRDefault="005D22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9F5B2" w14:textId="77777777" w:rsidR="004A464E" w:rsidRDefault="004A46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CC5" w14:textId="77777777" w:rsidR="004A464E" w:rsidRDefault="004A46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0815" w14:textId="25B94D1B" w:rsidR="004A464E" w:rsidRPr="004A464E" w:rsidRDefault="004A464E" w:rsidP="004A464E">
    <w:pPr>
      <w:pStyle w:val="Header"/>
      <w:jc w:val="center"/>
      <w:rPr>
        <w:sz w:val="32"/>
        <w:szCs w:val="32"/>
      </w:rPr>
    </w:pPr>
    <w:r w:rsidRPr="004A464E">
      <w:rPr>
        <w:sz w:val="32"/>
        <w:szCs w:val="32"/>
      </w:rPr>
      <w:t>Revisions to WD 06-13</w:t>
    </w:r>
    <w:r>
      <w:rPr>
        <w:sz w:val="32"/>
        <w:szCs w:val="32"/>
      </w:rPr>
      <w:t xml:space="preserve"> </w:t>
    </w:r>
    <w:bookmarkStart w:id="169" w:name="_GoBack"/>
    <w:bookmarkEnd w:id="169"/>
    <w:r w:rsidRPr="004A464E">
      <w:rPr>
        <w:sz w:val="32"/>
        <w:szCs w:val="32"/>
      </w:rPr>
      <w:t>Shown in Track Changes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4918"/>
    <w:multiLevelType w:val="hybridMultilevel"/>
    <w:tmpl w:val="CFA45C48"/>
    <w:lvl w:ilvl="0" w:tplc="68E69F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0B352E"/>
    <w:multiLevelType w:val="hybridMultilevel"/>
    <w:tmpl w:val="2D4291A6"/>
    <w:lvl w:ilvl="0" w:tplc="68E69F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C169CF"/>
    <w:multiLevelType w:val="hybridMultilevel"/>
    <w:tmpl w:val="D16CC0B8"/>
    <w:lvl w:ilvl="0" w:tplc="47585D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726373"/>
    <w:multiLevelType w:val="hybridMultilevel"/>
    <w:tmpl w:val="83908FB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0D343D82"/>
    <w:multiLevelType w:val="hybridMultilevel"/>
    <w:tmpl w:val="AB6A8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3E433C"/>
    <w:multiLevelType w:val="hybridMultilevel"/>
    <w:tmpl w:val="15548F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D76F1"/>
    <w:multiLevelType w:val="hybridMultilevel"/>
    <w:tmpl w:val="A57863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04389E"/>
    <w:multiLevelType w:val="hybridMultilevel"/>
    <w:tmpl w:val="8326EC30"/>
    <w:lvl w:ilvl="0" w:tplc="47585D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32F4C"/>
    <w:multiLevelType w:val="hybridMultilevel"/>
    <w:tmpl w:val="3662A852"/>
    <w:lvl w:ilvl="0" w:tplc="A2CAB31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sz w:val="18"/>
      </w:rPr>
    </w:lvl>
    <w:lvl w:ilvl="1" w:tplc="2FDC8A1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90A6DC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F9C7B8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58CBCE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64C5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BFD02F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6A6FC36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42B8F4B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73843FC"/>
    <w:multiLevelType w:val="hybridMultilevel"/>
    <w:tmpl w:val="B39013BE"/>
    <w:lvl w:ilvl="0" w:tplc="F6F83E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500EA"/>
    <w:multiLevelType w:val="hybridMultilevel"/>
    <w:tmpl w:val="9B50BB02"/>
    <w:lvl w:ilvl="0" w:tplc="68E69FD8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31B94760"/>
    <w:multiLevelType w:val="hybridMultilevel"/>
    <w:tmpl w:val="E65026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016F20"/>
    <w:multiLevelType w:val="hybridMultilevel"/>
    <w:tmpl w:val="B748C5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8D4F47"/>
    <w:multiLevelType w:val="hybridMultilevel"/>
    <w:tmpl w:val="2B108F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4E1DA9"/>
    <w:multiLevelType w:val="hybridMultilevel"/>
    <w:tmpl w:val="13E21AFA"/>
    <w:lvl w:ilvl="0" w:tplc="5C1AE376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712A92"/>
    <w:multiLevelType w:val="hybridMultilevel"/>
    <w:tmpl w:val="9E2C93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0854AA"/>
    <w:multiLevelType w:val="hybridMultilevel"/>
    <w:tmpl w:val="0736F8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236F7"/>
    <w:multiLevelType w:val="hybridMultilevel"/>
    <w:tmpl w:val="A492025A"/>
    <w:lvl w:ilvl="0" w:tplc="68E69F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F903B5"/>
    <w:multiLevelType w:val="hybridMultilevel"/>
    <w:tmpl w:val="18F84C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456669"/>
    <w:multiLevelType w:val="hybridMultilevel"/>
    <w:tmpl w:val="3662A85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4749A1"/>
    <w:multiLevelType w:val="hybridMultilevel"/>
    <w:tmpl w:val="F788A8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0722FB"/>
    <w:multiLevelType w:val="hybridMultilevel"/>
    <w:tmpl w:val="71AE7FC0"/>
    <w:lvl w:ilvl="0" w:tplc="68E69FD8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64113F81"/>
    <w:multiLevelType w:val="hybridMultilevel"/>
    <w:tmpl w:val="D946D7CE"/>
    <w:lvl w:ilvl="0" w:tplc="68E69F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9E12F77"/>
    <w:multiLevelType w:val="hybridMultilevel"/>
    <w:tmpl w:val="43A43DA6"/>
    <w:lvl w:ilvl="0" w:tplc="47585D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F77504"/>
    <w:multiLevelType w:val="hybridMultilevel"/>
    <w:tmpl w:val="13E21AFA"/>
    <w:lvl w:ilvl="0" w:tplc="6C429BE0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sz w:val="18"/>
      </w:rPr>
    </w:lvl>
    <w:lvl w:ilvl="1" w:tplc="76F2B9D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EC243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F8E777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4701608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B76BD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A3903FE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91DC4A46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D36EB2F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0C7D57"/>
    <w:multiLevelType w:val="hybridMultilevel"/>
    <w:tmpl w:val="8A0697F2"/>
    <w:lvl w:ilvl="0" w:tplc="68E69F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A56BEC"/>
    <w:multiLevelType w:val="hybridMultilevel"/>
    <w:tmpl w:val="3AD460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325128E"/>
    <w:multiLevelType w:val="hybridMultilevel"/>
    <w:tmpl w:val="247E431A"/>
    <w:lvl w:ilvl="0" w:tplc="68E69F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953F9C"/>
    <w:multiLevelType w:val="hybridMultilevel"/>
    <w:tmpl w:val="F75E5C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4"/>
      </w:rPr>
    </w:lvl>
    <w:lvl w:ilvl="1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2"/>
  </w:num>
  <w:num w:numId="3">
    <w:abstractNumId w:val="11"/>
  </w:num>
  <w:num w:numId="4">
    <w:abstractNumId w:val="23"/>
  </w:num>
  <w:num w:numId="5">
    <w:abstractNumId w:val="18"/>
  </w:num>
  <w:num w:numId="6">
    <w:abstractNumId w:val="26"/>
  </w:num>
  <w:num w:numId="7">
    <w:abstractNumId w:val="2"/>
  </w:num>
  <w:num w:numId="8">
    <w:abstractNumId w:val="28"/>
  </w:num>
  <w:num w:numId="9">
    <w:abstractNumId w:val="1"/>
  </w:num>
  <w:num w:numId="10">
    <w:abstractNumId w:val="15"/>
  </w:num>
  <w:num w:numId="11">
    <w:abstractNumId w:val="25"/>
  </w:num>
  <w:num w:numId="12">
    <w:abstractNumId w:val="20"/>
  </w:num>
  <w:num w:numId="13">
    <w:abstractNumId w:val="9"/>
  </w:num>
  <w:num w:numId="14">
    <w:abstractNumId w:val="10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9"/>
  </w:num>
  <w:num w:numId="19">
    <w:abstractNumId w:val="12"/>
  </w:num>
  <w:num w:numId="20">
    <w:abstractNumId w:val="5"/>
  </w:num>
  <w:num w:numId="21">
    <w:abstractNumId w:val="21"/>
  </w:num>
  <w:num w:numId="22">
    <w:abstractNumId w:val="3"/>
  </w:num>
  <w:num w:numId="23">
    <w:abstractNumId w:val="24"/>
  </w:num>
  <w:num w:numId="24">
    <w:abstractNumId w:val="13"/>
  </w:num>
  <w:num w:numId="25">
    <w:abstractNumId w:val="7"/>
  </w:num>
  <w:num w:numId="26">
    <w:abstractNumId w:val="4"/>
  </w:num>
  <w:num w:numId="27">
    <w:abstractNumId w:val="27"/>
  </w:num>
  <w:num w:numId="28">
    <w:abstractNumId w:val="6"/>
  </w:num>
  <w:num w:numId="29">
    <w:abstractNumId w:val="8"/>
  </w:num>
  <w:num w:numId="3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ggs,Eben O">
    <w15:presenceInfo w15:providerId="AD" w15:userId="S::eben.riggs@twc.state.tx.us::371b05a3-cdc5-4a76-a88d-4e444592ba78"/>
  </w15:person>
  <w15:person w15:author="Alvis,Carrie L">
    <w15:presenceInfo w15:providerId="AD" w15:userId="S::carrie.alvis@twc.state.tx.us::4d2c5e5a-e0b0-4ff1-9540-4433443cb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0C3"/>
    <w:rsid w:val="000052D7"/>
    <w:rsid w:val="00005338"/>
    <w:rsid w:val="00007BCD"/>
    <w:rsid w:val="00010D3B"/>
    <w:rsid w:val="00011F92"/>
    <w:rsid w:val="00013BB6"/>
    <w:rsid w:val="000156F3"/>
    <w:rsid w:val="00016098"/>
    <w:rsid w:val="000206CD"/>
    <w:rsid w:val="00023614"/>
    <w:rsid w:val="00024E9A"/>
    <w:rsid w:val="00025839"/>
    <w:rsid w:val="00025887"/>
    <w:rsid w:val="00027685"/>
    <w:rsid w:val="00027D00"/>
    <w:rsid w:val="00030F2D"/>
    <w:rsid w:val="00034527"/>
    <w:rsid w:val="000402A2"/>
    <w:rsid w:val="00042766"/>
    <w:rsid w:val="00046103"/>
    <w:rsid w:val="00046B5D"/>
    <w:rsid w:val="0005240D"/>
    <w:rsid w:val="00053998"/>
    <w:rsid w:val="00057725"/>
    <w:rsid w:val="00057BD6"/>
    <w:rsid w:val="00057C09"/>
    <w:rsid w:val="0006614B"/>
    <w:rsid w:val="00067518"/>
    <w:rsid w:val="00067888"/>
    <w:rsid w:val="000679F1"/>
    <w:rsid w:val="00073867"/>
    <w:rsid w:val="00075FBE"/>
    <w:rsid w:val="00080E33"/>
    <w:rsid w:val="00082B9A"/>
    <w:rsid w:val="0008412B"/>
    <w:rsid w:val="000863CF"/>
    <w:rsid w:val="00090F26"/>
    <w:rsid w:val="00092E1C"/>
    <w:rsid w:val="00093316"/>
    <w:rsid w:val="00093DD7"/>
    <w:rsid w:val="00093F45"/>
    <w:rsid w:val="000979A2"/>
    <w:rsid w:val="000A0CC1"/>
    <w:rsid w:val="000A28F8"/>
    <w:rsid w:val="000B7D5F"/>
    <w:rsid w:val="000C0420"/>
    <w:rsid w:val="000C3DF4"/>
    <w:rsid w:val="000C3F4F"/>
    <w:rsid w:val="000C58B0"/>
    <w:rsid w:val="000D0700"/>
    <w:rsid w:val="000D1B21"/>
    <w:rsid w:val="000D2C24"/>
    <w:rsid w:val="000D5647"/>
    <w:rsid w:val="000D7D13"/>
    <w:rsid w:val="000E2933"/>
    <w:rsid w:val="000E2F1E"/>
    <w:rsid w:val="000E7100"/>
    <w:rsid w:val="000F07D2"/>
    <w:rsid w:val="000F0B33"/>
    <w:rsid w:val="000F159F"/>
    <w:rsid w:val="000F5EF2"/>
    <w:rsid w:val="000F7BAC"/>
    <w:rsid w:val="000F7BCF"/>
    <w:rsid w:val="001002A9"/>
    <w:rsid w:val="001002E6"/>
    <w:rsid w:val="00103580"/>
    <w:rsid w:val="00103FC3"/>
    <w:rsid w:val="0011282C"/>
    <w:rsid w:val="00113CFE"/>
    <w:rsid w:val="00115769"/>
    <w:rsid w:val="001158F3"/>
    <w:rsid w:val="001160A6"/>
    <w:rsid w:val="00117FB7"/>
    <w:rsid w:val="00122073"/>
    <w:rsid w:val="00131311"/>
    <w:rsid w:val="00134482"/>
    <w:rsid w:val="00136FE1"/>
    <w:rsid w:val="00140168"/>
    <w:rsid w:val="00142DE5"/>
    <w:rsid w:val="001438A0"/>
    <w:rsid w:val="00144AC0"/>
    <w:rsid w:val="001456A3"/>
    <w:rsid w:val="00146D1A"/>
    <w:rsid w:val="0015112B"/>
    <w:rsid w:val="001512F3"/>
    <w:rsid w:val="001522D0"/>
    <w:rsid w:val="00156E20"/>
    <w:rsid w:val="001666B0"/>
    <w:rsid w:val="001674C4"/>
    <w:rsid w:val="0017124D"/>
    <w:rsid w:val="0017286B"/>
    <w:rsid w:val="001753AE"/>
    <w:rsid w:val="00177D11"/>
    <w:rsid w:val="001831C8"/>
    <w:rsid w:val="00184682"/>
    <w:rsid w:val="00185857"/>
    <w:rsid w:val="00185EEA"/>
    <w:rsid w:val="00187877"/>
    <w:rsid w:val="00190919"/>
    <w:rsid w:val="00193A24"/>
    <w:rsid w:val="00195C50"/>
    <w:rsid w:val="001A2618"/>
    <w:rsid w:val="001A2C8E"/>
    <w:rsid w:val="001A48FE"/>
    <w:rsid w:val="001B14FC"/>
    <w:rsid w:val="001B688E"/>
    <w:rsid w:val="001C3B6F"/>
    <w:rsid w:val="001C605A"/>
    <w:rsid w:val="001C61B9"/>
    <w:rsid w:val="001D1166"/>
    <w:rsid w:val="001E043E"/>
    <w:rsid w:val="001E2F3A"/>
    <w:rsid w:val="001E37F7"/>
    <w:rsid w:val="001E4A56"/>
    <w:rsid w:val="001E5BF9"/>
    <w:rsid w:val="001E62F4"/>
    <w:rsid w:val="001F0B42"/>
    <w:rsid w:val="00201EE7"/>
    <w:rsid w:val="00201F24"/>
    <w:rsid w:val="0020206D"/>
    <w:rsid w:val="0020275B"/>
    <w:rsid w:val="00202CA5"/>
    <w:rsid w:val="00204BF9"/>
    <w:rsid w:val="00207150"/>
    <w:rsid w:val="00207994"/>
    <w:rsid w:val="002107D8"/>
    <w:rsid w:val="00210E4F"/>
    <w:rsid w:val="00211C57"/>
    <w:rsid w:val="00214F07"/>
    <w:rsid w:val="00216CF4"/>
    <w:rsid w:val="00220BF2"/>
    <w:rsid w:val="00222BEE"/>
    <w:rsid w:val="00223D06"/>
    <w:rsid w:val="00224730"/>
    <w:rsid w:val="002320F8"/>
    <w:rsid w:val="002338BB"/>
    <w:rsid w:val="0023403B"/>
    <w:rsid w:val="00246E14"/>
    <w:rsid w:val="0024786B"/>
    <w:rsid w:val="0025041D"/>
    <w:rsid w:val="0025511C"/>
    <w:rsid w:val="00256BD2"/>
    <w:rsid w:val="002620CE"/>
    <w:rsid w:val="00270E9E"/>
    <w:rsid w:val="00271CD4"/>
    <w:rsid w:val="00271E1E"/>
    <w:rsid w:val="00272DB1"/>
    <w:rsid w:val="0027334D"/>
    <w:rsid w:val="00277B2F"/>
    <w:rsid w:val="002835F5"/>
    <w:rsid w:val="00283A6E"/>
    <w:rsid w:val="00285A02"/>
    <w:rsid w:val="00291878"/>
    <w:rsid w:val="002920FA"/>
    <w:rsid w:val="00292FC7"/>
    <w:rsid w:val="002940DD"/>
    <w:rsid w:val="00295AFD"/>
    <w:rsid w:val="002A005E"/>
    <w:rsid w:val="002A7AE8"/>
    <w:rsid w:val="002B27E5"/>
    <w:rsid w:val="002B5A20"/>
    <w:rsid w:val="002C183C"/>
    <w:rsid w:val="002C4AC9"/>
    <w:rsid w:val="002C776D"/>
    <w:rsid w:val="002D288E"/>
    <w:rsid w:val="002D38EC"/>
    <w:rsid w:val="002D47AC"/>
    <w:rsid w:val="002E3AEB"/>
    <w:rsid w:val="002E7B0E"/>
    <w:rsid w:val="002F1989"/>
    <w:rsid w:val="002F292A"/>
    <w:rsid w:val="002F32C0"/>
    <w:rsid w:val="002F6C82"/>
    <w:rsid w:val="002F6FF7"/>
    <w:rsid w:val="0030053B"/>
    <w:rsid w:val="003023A2"/>
    <w:rsid w:val="003029E8"/>
    <w:rsid w:val="0030305D"/>
    <w:rsid w:val="00306E26"/>
    <w:rsid w:val="00311B2D"/>
    <w:rsid w:val="00312BD5"/>
    <w:rsid w:val="00314AFD"/>
    <w:rsid w:val="00315308"/>
    <w:rsid w:val="00320D58"/>
    <w:rsid w:val="00330FD8"/>
    <w:rsid w:val="00335D87"/>
    <w:rsid w:val="0034014F"/>
    <w:rsid w:val="00342C43"/>
    <w:rsid w:val="00344304"/>
    <w:rsid w:val="00345AB7"/>
    <w:rsid w:val="00347562"/>
    <w:rsid w:val="00350C82"/>
    <w:rsid w:val="00353C72"/>
    <w:rsid w:val="00354697"/>
    <w:rsid w:val="00355452"/>
    <w:rsid w:val="003554CA"/>
    <w:rsid w:val="00355ED8"/>
    <w:rsid w:val="00356617"/>
    <w:rsid w:val="00356DA6"/>
    <w:rsid w:val="00361F13"/>
    <w:rsid w:val="003674C9"/>
    <w:rsid w:val="00372FCC"/>
    <w:rsid w:val="003742D7"/>
    <w:rsid w:val="00374F9E"/>
    <w:rsid w:val="0037688E"/>
    <w:rsid w:val="0037763A"/>
    <w:rsid w:val="00377EBC"/>
    <w:rsid w:val="003813A4"/>
    <w:rsid w:val="00381A2F"/>
    <w:rsid w:val="003828BE"/>
    <w:rsid w:val="0038419C"/>
    <w:rsid w:val="00391D64"/>
    <w:rsid w:val="00392B48"/>
    <w:rsid w:val="0039497B"/>
    <w:rsid w:val="00394D33"/>
    <w:rsid w:val="00397DB3"/>
    <w:rsid w:val="003A3BB4"/>
    <w:rsid w:val="003A3D78"/>
    <w:rsid w:val="003A47DE"/>
    <w:rsid w:val="003A4F0B"/>
    <w:rsid w:val="003B0031"/>
    <w:rsid w:val="003B2A48"/>
    <w:rsid w:val="003B45B9"/>
    <w:rsid w:val="003B7958"/>
    <w:rsid w:val="003C2872"/>
    <w:rsid w:val="003C45AD"/>
    <w:rsid w:val="003C4693"/>
    <w:rsid w:val="003C6AD5"/>
    <w:rsid w:val="003D27FF"/>
    <w:rsid w:val="003D2B54"/>
    <w:rsid w:val="003D44D2"/>
    <w:rsid w:val="003D4F3B"/>
    <w:rsid w:val="003D5AC4"/>
    <w:rsid w:val="003D7DBF"/>
    <w:rsid w:val="003F02B6"/>
    <w:rsid w:val="003F3053"/>
    <w:rsid w:val="003F445A"/>
    <w:rsid w:val="003F7E6E"/>
    <w:rsid w:val="004004E5"/>
    <w:rsid w:val="00401EF6"/>
    <w:rsid w:val="004071D4"/>
    <w:rsid w:val="00407807"/>
    <w:rsid w:val="004104ED"/>
    <w:rsid w:val="0041202C"/>
    <w:rsid w:val="00413AC1"/>
    <w:rsid w:val="00420314"/>
    <w:rsid w:val="00430B01"/>
    <w:rsid w:val="00434355"/>
    <w:rsid w:val="0043461F"/>
    <w:rsid w:val="004348A6"/>
    <w:rsid w:val="004372EE"/>
    <w:rsid w:val="004437C7"/>
    <w:rsid w:val="00444778"/>
    <w:rsid w:val="00447062"/>
    <w:rsid w:val="004474FA"/>
    <w:rsid w:val="004527EA"/>
    <w:rsid w:val="00454B38"/>
    <w:rsid w:val="004578A8"/>
    <w:rsid w:val="0046058F"/>
    <w:rsid w:val="004611DD"/>
    <w:rsid w:val="0046351B"/>
    <w:rsid w:val="00465486"/>
    <w:rsid w:val="004654CB"/>
    <w:rsid w:val="004666EC"/>
    <w:rsid w:val="00467446"/>
    <w:rsid w:val="0047681E"/>
    <w:rsid w:val="0048082C"/>
    <w:rsid w:val="00481C7A"/>
    <w:rsid w:val="004821E1"/>
    <w:rsid w:val="00482515"/>
    <w:rsid w:val="004830B5"/>
    <w:rsid w:val="0048325A"/>
    <w:rsid w:val="00483E18"/>
    <w:rsid w:val="0049019B"/>
    <w:rsid w:val="0049133C"/>
    <w:rsid w:val="00496C47"/>
    <w:rsid w:val="00496D5C"/>
    <w:rsid w:val="00496FA3"/>
    <w:rsid w:val="004A1287"/>
    <w:rsid w:val="004A2621"/>
    <w:rsid w:val="004A2B80"/>
    <w:rsid w:val="004A3FBC"/>
    <w:rsid w:val="004A464E"/>
    <w:rsid w:val="004A4EA5"/>
    <w:rsid w:val="004A50C3"/>
    <w:rsid w:val="004B0069"/>
    <w:rsid w:val="004B0DB9"/>
    <w:rsid w:val="004B1DB6"/>
    <w:rsid w:val="004B20F8"/>
    <w:rsid w:val="004B2A25"/>
    <w:rsid w:val="004B4AEC"/>
    <w:rsid w:val="004C02EC"/>
    <w:rsid w:val="004C0737"/>
    <w:rsid w:val="004C6B13"/>
    <w:rsid w:val="004D15A7"/>
    <w:rsid w:val="004D2239"/>
    <w:rsid w:val="004D3762"/>
    <w:rsid w:val="004D4141"/>
    <w:rsid w:val="004D4EF6"/>
    <w:rsid w:val="004D5216"/>
    <w:rsid w:val="004E0328"/>
    <w:rsid w:val="004E037B"/>
    <w:rsid w:val="004E6BF4"/>
    <w:rsid w:val="004F1ABF"/>
    <w:rsid w:val="004F3161"/>
    <w:rsid w:val="00505359"/>
    <w:rsid w:val="005055F8"/>
    <w:rsid w:val="005103DF"/>
    <w:rsid w:val="0051314E"/>
    <w:rsid w:val="00513947"/>
    <w:rsid w:val="00513B92"/>
    <w:rsid w:val="00513DF7"/>
    <w:rsid w:val="00516222"/>
    <w:rsid w:val="005176FC"/>
    <w:rsid w:val="00524578"/>
    <w:rsid w:val="00527FA0"/>
    <w:rsid w:val="005337A8"/>
    <w:rsid w:val="00535929"/>
    <w:rsid w:val="005369FF"/>
    <w:rsid w:val="00546268"/>
    <w:rsid w:val="00551DF1"/>
    <w:rsid w:val="0055379B"/>
    <w:rsid w:val="00553DDF"/>
    <w:rsid w:val="00555068"/>
    <w:rsid w:val="005576CE"/>
    <w:rsid w:val="00557C1C"/>
    <w:rsid w:val="00561817"/>
    <w:rsid w:val="00561CED"/>
    <w:rsid w:val="0056291A"/>
    <w:rsid w:val="00565E90"/>
    <w:rsid w:val="005667C0"/>
    <w:rsid w:val="00566DAB"/>
    <w:rsid w:val="005734F0"/>
    <w:rsid w:val="00574CD8"/>
    <w:rsid w:val="005771F8"/>
    <w:rsid w:val="00580184"/>
    <w:rsid w:val="00581EF3"/>
    <w:rsid w:val="00584341"/>
    <w:rsid w:val="005866A2"/>
    <w:rsid w:val="00587D68"/>
    <w:rsid w:val="00590E08"/>
    <w:rsid w:val="00592537"/>
    <w:rsid w:val="005925B6"/>
    <w:rsid w:val="00594774"/>
    <w:rsid w:val="005A0A82"/>
    <w:rsid w:val="005A113F"/>
    <w:rsid w:val="005A1F5A"/>
    <w:rsid w:val="005A2D7C"/>
    <w:rsid w:val="005A6230"/>
    <w:rsid w:val="005A62A1"/>
    <w:rsid w:val="005A75A0"/>
    <w:rsid w:val="005B16F1"/>
    <w:rsid w:val="005B312D"/>
    <w:rsid w:val="005B70CC"/>
    <w:rsid w:val="005C129D"/>
    <w:rsid w:val="005C14C4"/>
    <w:rsid w:val="005C1DB5"/>
    <w:rsid w:val="005C606A"/>
    <w:rsid w:val="005D0127"/>
    <w:rsid w:val="005D2221"/>
    <w:rsid w:val="005D2C6C"/>
    <w:rsid w:val="005D3860"/>
    <w:rsid w:val="005D6F7E"/>
    <w:rsid w:val="005E2D96"/>
    <w:rsid w:val="005E5EED"/>
    <w:rsid w:val="005E73E7"/>
    <w:rsid w:val="005F1631"/>
    <w:rsid w:val="005F2965"/>
    <w:rsid w:val="005F35B6"/>
    <w:rsid w:val="005F45E1"/>
    <w:rsid w:val="00600758"/>
    <w:rsid w:val="0060165E"/>
    <w:rsid w:val="00610F2B"/>
    <w:rsid w:val="0061471E"/>
    <w:rsid w:val="0062413A"/>
    <w:rsid w:val="006244CE"/>
    <w:rsid w:val="0063315A"/>
    <w:rsid w:val="00635B68"/>
    <w:rsid w:val="0063647C"/>
    <w:rsid w:val="006371E1"/>
    <w:rsid w:val="006427B5"/>
    <w:rsid w:val="00643C1F"/>
    <w:rsid w:val="00644D56"/>
    <w:rsid w:val="00650266"/>
    <w:rsid w:val="00650286"/>
    <w:rsid w:val="006514AE"/>
    <w:rsid w:val="006574EB"/>
    <w:rsid w:val="006617E3"/>
    <w:rsid w:val="00664C8E"/>
    <w:rsid w:val="00667B2B"/>
    <w:rsid w:val="00670E3A"/>
    <w:rsid w:val="00672A0A"/>
    <w:rsid w:val="00674942"/>
    <w:rsid w:val="006765AC"/>
    <w:rsid w:val="00676B33"/>
    <w:rsid w:val="00677073"/>
    <w:rsid w:val="00677148"/>
    <w:rsid w:val="00681E0C"/>
    <w:rsid w:val="006832EE"/>
    <w:rsid w:val="0068481C"/>
    <w:rsid w:val="00685D4B"/>
    <w:rsid w:val="0069027E"/>
    <w:rsid w:val="00691830"/>
    <w:rsid w:val="00693DAE"/>
    <w:rsid w:val="0069448D"/>
    <w:rsid w:val="00694746"/>
    <w:rsid w:val="00695030"/>
    <w:rsid w:val="006A618C"/>
    <w:rsid w:val="006A6A4A"/>
    <w:rsid w:val="006A6CB8"/>
    <w:rsid w:val="006A7114"/>
    <w:rsid w:val="006B0074"/>
    <w:rsid w:val="006B2B25"/>
    <w:rsid w:val="006B3F19"/>
    <w:rsid w:val="006B593B"/>
    <w:rsid w:val="006C0BF7"/>
    <w:rsid w:val="006C1FA5"/>
    <w:rsid w:val="006C219E"/>
    <w:rsid w:val="006C5683"/>
    <w:rsid w:val="006C7097"/>
    <w:rsid w:val="006C75C9"/>
    <w:rsid w:val="006D1356"/>
    <w:rsid w:val="006D43FF"/>
    <w:rsid w:val="006D461F"/>
    <w:rsid w:val="006D56BE"/>
    <w:rsid w:val="006D6BF4"/>
    <w:rsid w:val="006D6FB7"/>
    <w:rsid w:val="006E012E"/>
    <w:rsid w:val="006E24AB"/>
    <w:rsid w:val="006E2E91"/>
    <w:rsid w:val="006E5E05"/>
    <w:rsid w:val="006E70F6"/>
    <w:rsid w:val="006F0A31"/>
    <w:rsid w:val="006F49C7"/>
    <w:rsid w:val="006F523A"/>
    <w:rsid w:val="007027BC"/>
    <w:rsid w:val="0070289B"/>
    <w:rsid w:val="00703A93"/>
    <w:rsid w:val="007040CF"/>
    <w:rsid w:val="007050B7"/>
    <w:rsid w:val="00706DF6"/>
    <w:rsid w:val="00710ACB"/>
    <w:rsid w:val="007145D5"/>
    <w:rsid w:val="00715A91"/>
    <w:rsid w:val="00716E95"/>
    <w:rsid w:val="0071707D"/>
    <w:rsid w:val="00717CDE"/>
    <w:rsid w:val="007227C3"/>
    <w:rsid w:val="00725F86"/>
    <w:rsid w:val="00731C46"/>
    <w:rsid w:val="00732CB3"/>
    <w:rsid w:val="00740AAF"/>
    <w:rsid w:val="00741BC3"/>
    <w:rsid w:val="00742779"/>
    <w:rsid w:val="007441CF"/>
    <w:rsid w:val="00747A34"/>
    <w:rsid w:val="0075131C"/>
    <w:rsid w:val="007539FE"/>
    <w:rsid w:val="007552F5"/>
    <w:rsid w:val="00762CEB"/>
    <w:rsid w:val="0076304C"/>
    <w:rsid w:val="00764245"/>
    <w:rsid w:val="00764C1C"/>
    <w:rsid w:val="0076585F"/>
    <w:rsid w:val="007671CF"/>
    <w:rsid w:val="00770524"/>
    <w:rsid w:val="00770A2C"/>
    <w:rsid w:val="0077140E"/>
    <w:rsid w:val="007723D5"/>
    <w:rsid w:val="00773337"/>
    <w:rsid w:val="007758EB"/>
    <w:rsid w:val="0078064A"/>
    <w:rsid w:val="00781A80"/>
    <w:rsid w:val="00782611"/>
    <w:rsid w:val="00784EAD"/>
    <w:rsid w:val="00791B68"/>
    <w:rsid w:val="00791F55"/>
    <w:rsid w:val="0079475C"/>
    <w:rsid w:val="00796178"/>
    <w:rsid w:val="0079734D"/>
    <w:rsid w:val="0079787B"/>
    <w:rsid w:val="007A16FA"/>
    <w:rsid w:val="007A2C0D"/>
    <w:rsid w:val="007A3CAD"/>
    <w:rsid w:val="007A705B"/>
    <w:rsid w:val="007A7F3E"/>
    <w:rsid w:val="007B5985"/>
    <w:rsid w:val="007B63D6"/>
    <w:rsid w:val="007C37DD"/>
    <w:rsid w:val="007C3E4B"/>
    <w:rsid w:val="007C4983"/>
    <w:rsid w:val="007C5980"/>
    <w:rsid w:val="007C5D7C"/>
    <w:rsid w:val="007C6E04"/>
    <w:rsid w:val="007C7C33"/>
    <w:rsid w:val="007D0374"/>
    <w:rsid w:val="007D1F5B"/>
    <w:rsid w:val="007D30F9"/>
    <w:rsid w:val="007D5B16"/>
    <w:rsid w:val="007D741A"/>
    <w:rsid w:val="007E18F9"/>
    <w:rsid w:val="007E3376"/>
    <w:rsid w:val="007E4F56"/>
    <w:rsid w:val="007F22D2"/>
    <w:rsid w:val="007F28A6"/>
    <w:rsid w:val="007F3297"/>
    <w:rsid w:val="007F3B20"/>
    <w:rsid w:val="007F4D44"/>
    <w:rsid w:val="008135CB"/>
    <w:rsid w:val="008136F3"/>
    <w:rsid w:val="008141E9"/>
    <w:rsid w:val="00821116"/>
    <w:rsid w:val="008226B8"/>
    <w:rsid w:val="008233D5"/>
    <w:rsid w:val="00823827"/>
    <w:rsid w:val="00825C8B"/>
    <w:rsid w:val="008273A6"/>
    <w:rsid w:val="00831F87"/>
    <w:rsid w:val="00837882"/>
    <w:rsid w:val="0084225D"/>
    <w:rsid w:val="00842F07"/>
    <w:rsid w:val="00843609"/>
    <w:rsid w:val="008438AA"/>
    <w:rsid w:val="00844D8E"/>
    <w:rsid w:val="00845DEE"/>
    <w:rsid w:val="0084741D"/>
    <w:rsid w:val="008478B8"/>
    <w:rsid w:val="0085222F"/>
    <w:rsid w:val="00853AD0"/>
    <w:rsid w:val="00863DAB"/>
    <w:rsid w:val="00866967"/>
    <w:rsid w:val="00867BDF"/>
    <w:rsid w:val="00870C2F"/>
    <w:rsid w:val="00871B03"/>
    <w:rsid w:val="00871F40"/>
    <w:rsid w:val="00872A7C"/>
    <w:rsid w:val="00874ED8"/>
    <w:rsid w:val="00875257"/>
    <w:rsid w:val="008831A8"/>
    <w:rsid w:val="00885388"/>
    <w:rsid w:val="00885C78"/>
    <w:rsid w:val="00885EC1"/>
    <w:rsid w:val="008950FF"/>
    <w:rsid w:val="008A03E5"/>
    <w:rsid w:val="008A24AB"/>
    <w:rsid w:val="008A3BB6"/>
    <w:rsid w:val="008A544A"/>
    <w:rsid w:val="008A582F"/>
    <w:rsid w:val="008A6397"/>
    <w:rsid w:val="008A6691"/>
    <w:rsid w:val="008B5150"/>
    <w:rsid w:val="008B663F"/>
    <w:rsid w:val="008C0B70"/>
    <w:rsid w:val="008C2948"/>
    <w:rsid w:val="008C4196"/>
    <w:rsid w:val="008D040E"/>
    <w:rsid w:val="008D045B"/>
    <w:rsid w:val="008D4B5A"/>
    <w:rsid w:val="008D5ACA"/>
    <w:rsid w:val="008D5AF1"/>
    <w:rsid w:val="008E41EC"/>
    <w:rsid w:val="008F0C57"/>
    <w:rsid w:val="008F146D"/>
    <w:rsid w:val="008F1ACC"/>
    <w:rsid w:val="008F3134"/>
    <w:rsid w:val="008F3727"/>
    <w:rsid w:val="008F48E7"/>
    <w:rsid w:val="008F5499"/>
    <w:rsid w:val="008F58E2"/>
    <w:rsid w:val="00901D1E"/>
    <w:rsid w:val="00901F48"/>
    <w:rsid w:val="00905994"/>
    <w:rsid w:val="00906287"/>
    <w:rsid w:val="0090772F"/>
    <w:rsid w:val="00911577"/>
    <w:rsid w:val="00920AD0"/>
    <w:rsid w:val="00923207"/>
    <w:rsid w:val="00932335"/>
    <w:rsid w:val="009368FA"/>
    <w:rsid w:val="00937B8E"/>
    <w:rsid w:val="0094460B"/>
    <w:rsid w:val="00945801"/>
    <w:rsid w:val="009504AF"/>
    <w:rsid w:val="00952A65"/>
    <w:rsid w:val="00954252"/>
    <w:rsid w:val="00956C42"/>
    <w:rsid w:val="00957947"/>
    <w:rsid w:val="009606AC"/>
    <w:rsid w:val="009650A4"/>
    <w:rsid w:val="0097565B"/>
    <w:rsid w:val="00975BF3"/>
    <w:rsid w:val="00976ECC"/>
    <w:rsid w:val="00983227"/>
    <w:rsid w:val="00987C61"/>
    <w:rsid w:val="009911CE"/>
    <w:rsid w:val="0099189D"/>
    <w:rsid w:val="00994305"/>
    <w:rsid w:val="00995EAF"/>
    <w:rsid w:val="009964C9"/>
    <w:rsid w:val="00997319"/>
    <w:rsid w:val="009A35C2"/>
    <w:rsid w:val="009A5F7A"/>
    <w:rsid w:val="009B1DF9"/>
    <w:rsid w:val="009B4AE0"/>
    <w:rsid w:val="009B5C82"/>
    <w:rsid w:val="009B77F5"/>
    <w:rsid w:val="009C1D81"/>
    <w:rsid w:val="009C225D"/>
    <w:rsid w:val="009C6258"/>
    <w:rsid w:val="009D215F"/>
    <w:rsid w:val="009D500F"/>
    <w:rsid w:val="009D7C3B"/>
    <w:rsid w:val="009E0FD8"/>
    <w:rsid w:val="009E3B71"/>
    <w:rsid w:val="009E6C2C"/>
    <w:rsid w:val="009F11D3"/>
    <w:rsid w:val="009F1A8F"/>
    <w:rsid w:val="00A007CD"/>
    <w:rsid w:val="00A022F3"/>
    <w:rsid w:val="00A0283D"/>
    <w:rsid w:val="00A04255"/>
    <w:rsid w:val="00A066F3"/>
    <w:rsid w:val="00A07921"/>
    <w:rsid w:val="00A113DC"/>
    <w:rsid w:val="00A12E27"/>
    <w:rsid w:val="00A21E52"/>
    <w:rsid w:val="00A267FD"/>
    <w:rsid w:val="00A31938"/>
    <w:rsid w:val="00A33F5E"/>
    <w:rsid w:val="00A361D3"/>
    <w:rsid w:val="00A479F1"/>
    <w:rsid w:val="00A52827"/>
    <w:rsid w:val="00A531E8"/>
    <w:rsid w:val="00A53A9A"/>
    <w:rsid w:val="00A54EA3"/>
    <w:rsid w:val="00A57393"/>
    <w:rsid w:val="00A65142"/>
    <w:rsid w:val="00A65591"/>
    <w:rsid w:val="00A65A4B"/>
    <w:rsid w:val="00A667A9"/>
    <w:rsid w:val="00A74953"/>
    <w:rsid w:val="00A759FC"/>
    <w:rsid w:val="00A7702F"/>
    <w:rsid w:val="00A775D5"/>
    <w:rsid w:val="00A87EDD"/>
    <w:rsid w:val="00A91803"/>
    <w:rsid w:val="00A92F95"/>
    <w:rsid w:val="00A93CEC"/>
    <w:rsid w:val="00AA74D4"/>
    <w:rsid w:val="00AB0031"/>
    <w:rsid w:val="00AB14AB"/>
    <w:rsid w:val="00AB210F"/>
    <w:rsid w:val="00AB2AFB"/>
    <w:rsid w:val="00AC14A2"/>
    <w:rsid w:val="00AC212E"/>
    <w:rsid w:val="00AC5E97"/>
    <w:rsid w:val="00AC7B08"/>
    <w:rsid w:val="00AD27B6"/>
    <w:rsid w:val="00AD4795"/>
    <w:rsid w:val="00AD5715"/>
    <w:rsid w:val="00AE04E6"/>
    <w:rsid w:val="00AE4968"/>
    <w:rsid w:val="00AF1855"/>
    <w:rsid w:val="00AF52B3"/>
    <w:rsid w:val="00B00B2F"/>
    <w:rsid w:val="00B02E6F"/>
    <w:rsid w:val="00B03928"/>
    <w:rsid w:val="00B049DF"/>
    <w:rsid w:val="00B05990"/>
    <w:rsid w:val="00B05B47"/>
    <w:rsid w:val="00B14FE5"/>
    <w:rsid w:val="00B17FAF"/>
    <w:rsid w:val="00B24EF5"/>
    <w:rsid w:val="00B25849"/>
    <w:rsid w:val="00B2633F"/>
    <w:rsid w:val="00B268D4"/>
    <w:rsid w:val="00B33CAB"/>
    <w:rsid w:val="00B342CD"/>
    <w:rsid w:val="00B34315"/>
    <w:rsid w:val="00B3463E"/>
    <w:rsid w:val="00B35045"/>
    <w:rsid w:val="00B41A85"/>
    <w:rsid w:val="00B511B9"/>
    <w:rsid w:val="00B5200E"/>
    <w:rsid w:val="00B52922"/>
    <w:rsid w:val="00B540EB"/>
    <w:rsid w:val="00B56B17"/>
    <w:rsid w:val="00B60015"/>
    <w:rsid w:val="00B614BD"/>
    <w:rsid w:val="00B6269B"/>
    <w:rsid w:val="00B6649D"/>
    <w:rsid w:val="00B70C4A"/>
    <w:rsid w:val="00B744D8"/>
    <w:rsid w:val="00B74B90"/>
    <w:rsid w:val="00B766FB"/>
    <w:rsid w:val="00B76F31"/>
    <w:rsid w:val="00B77359"/>
    <w:rsid w:val="00B80129"/>
    <w:rsid w:val="00B80FD5"/>
    <w:rsid w:val="00B81767"/>
    <w:rsid w:val="00B83C54"/>
    <w:rsid w:val="00B844B9"/>
    <w:rsid w:val="00B85073"/>
    <w:rsid w:val="00B8527D"/>
    <w:rsid w:val="00B86698"/>
    <w:rsid w:val="00B90408"/>
    <w:rsid w:val="00B95E10"/>
    <w:rsid w:val="00BA1AC2"/>
    <w:rsid w:val="00BA3A1D"/>
    <w:rsid w:val="00BA5837"/>
    <w:rsid w:val="00BB2AA7"/>
    <w:rsid w:val="00BB4FE7"/>
    <w:rsid w:val="00BB55C0"/>
    <w:rsid w:val="00BB648C"/>
    <w:rsid w:val="00BC2795"/>
    <w:rsid w:val="00BD26F7"/>
    <w:rsid w:val="00BD3520"/>
    <w:rsid w:val="00BD609F"/>
    <w:rsid w:val="00BE23A4"/>
    <w:rsid w:val="00BE43FD"/>
    <w:rsid w:val="00BE4EB9"/>
    <w:rsid w:val="00BE5C30"/>
    <w:rsid w:val="00BE6981"/>
    <w:rsid w:val="00BF32CC"/>
    <w:rsid w:val="00BF3C37"/>
    <w:rsid w:val="00BF44AD"/>
    <w:rsid w:val="00BF5359"/>
    <w:rsid w:val="00BF5B3E"/>
    <w:rsid w:val="00BF674C"/>
    <w:rsid w:val="00BF7AD1"/>
    <w:rsid w:val="00C016E4"/>
    <w:rsid w:val="00C01F32"/>
    <w:rsid w:val="00C0342C"/>
    <w:rsid w:val="00C055A1"/>
    <w:rsid w:val="00C078C6"/>
    <w:rsid w:val="00C120A5"/>
    <w:rsid w:val="00C1242C"/>
    <w:rsid w:val="00C1261D"/>
    <w:rsid w:val="00C1288A"/>
    <w:rsid w:val="00C16D02"/>
    <w:rsid w:val="00C1795E"/>
    <w:rsid w:val="00C2038D"/>
    <w:rsid w:val="00C21B22"/>
    <w:rsid w:val="00C22901"/>
    <w:rsid w:val="00C22B73"/>
    <w:rsid w:val="00C24C8F"/>
    <w:rsid w:val="00C264BD"/>
    <w:rsid w:val="00C3050E"/>
    <w:rsid w:val="00C312C4"/>
    <w:rsid w:val="00C33A29"/>
    <w:rsid w:val="00C3616E"/>
    <w:rsid w:val="00C37119"/>
    <w:rsid w:val="00C410C7"/>
    <w:rsid w:val="00C42998"/>
    <w:rsid w:val="00C45204"/>
    <w:rsid w:val="00C45D39"/>
    <w:rsid w:val="00C50122"/>
    <w:rsid w:val="00C53C09"/>
    <w:rsid w:val="00C54171"/>
    <w:rsid w:val="00C54A39"/>
    <w:rsid w:val="00C574C9"/>
    <w:rsid w:val="00C60E76"/>
    <w:rsid w:val="00C61F57"/>
    <w:rsid w:val="00C620D5"/>
    <w:rsid w:val="00C67BBD"/>
    <w:rsid w:val="00C7249B"/>
    <w:rsid w:val="00C74031"/>
    <w:rsid w:val="00C76694"/>
    <w:rsid w:val="00C77983"/>
    <w:rsid w:val="00C80BC9"/>
    <w:rsid w:val="00C81587"/>
    <w:rsid w:val="00C823A9"/>
    <w:rsid w:val="00C87311"/>
    <w:rsid w:val="00C90DBD"/>
    <w:rsid w:val="00C9445A"/>
    <w:rsid w:val="00C96C06"/>
    <w:rsid w:val="00CA0D77"/>
    <w:rsid w:val="00CA2310"/>
    <w:rsid w:val="00CA47D5"/>
    <w:rsid w:val="00CB1932"/>
    <w:rsid w:val="00CB357E"/>
    <w:rsid w:val="00CB45E0"/>
    <w:rsid w:val="00CB5278"/>
    <w:rsid w:val="00CB5EFB"/>
    <w:rsid w:val="00CC13EA"/>
    <w:rsid w:val="00CD4D50"/>
    <w:rsid w:val="00CD6D91"/>
    <w:rsid w:val="00CD7488"/>
    <w:rsid w:val="00CD7E8E"/>
    <w:rsid w:val="00CE09FF"/>
    <w:rsid w:val="00CE3570"/>
    <w:rsid w:val="00CE4B9E"/>
    <w:rsid w:val="00CE4C41"/>
    <w:rsid w:val="00CE6C5B"/>
    <w:rsid w:val="00CF59F3"/>
    <w:rsid w:val="00CF6220"/>
    <w:rsid w:val="00D047D2"/>
    <w:rsid w:val="00D05780"/>
    <w:rsid w:val="00D06EA3"/>
    <w:rsid w:val="00D112A4"/>
    <w:rsid w:val="00D12B5C"/>
    <w:rsid w:val="00D203EA"/>
    <w:rsid w:val="00D20FA3"/>
    <w:rsid w:val="00D21F08"/>
    <w:rsid w:val="00D22126"/>
    <w:rsid w:val="00D24005"/>
    <w:rsid w:val="00D25198"/>
    <w:rsid w:val="00D30755"/>
    <w:rsid w:val="00D3091E"/>
    <w:rsid w:val="00D30B26"/>
    <w:rsid w:val="00D36E48"/>
    <w:rsid w:val="00D4209F"/>
    <w:rsid w:val="00D42929"/>
    <w:rsid w:val="00D44D84"/>
    <w:rsid w:val="00D4555F"/>
    <w:rsid w:val="00D50BBE"/>
    <w:rsid w:val="00D518A9"/>
    <w:rsid w:val="00D620C0"/>
    <w:rsid w:val="00D64E31"/>
    <w:rsid w:val="00D656AA"/>
    <w:rsid w:val="00D66C05"/>
    <w:rsid w:val="00D67F59"/>
    <w:rsid w:val="00D67FA2"/>
    <w:rsid w:val="00D7084B"/>
    <w:rsid w:val="00D71ED6"/>
    <w:rsid w:val="00D720BD"/>
    <w:rsid w:val="00D74505"/>
    <w:rsid w:val="00D75BB7"/>
    <w:rsid w:val="00D81233"/>
    <w:rsid w:val="00D910B9"/>
    <w:rsid w:val="00D93126"/>
    <w:rsid w:val="00D93364"/>
    <w:rsid w:val="00D9353C"/>
    <w:rsid w:val="00D960CC"/>
    <w:rsid w:val="00DA2373"/>
    <w:rsid w:val="00DA53BA"/>
    <w:rsid w:val="00DA5EC7"/>
    <w:rsid w:val="00DA7654"/>
    <w:rsid w:val="00DB0625"/>
    <w:rsid w:val="00DB0981"/>
    <w:rsid w:val="00DB41FB"/>
    <w:rsid w:val="00DC12C1"/>
    <w:rsid w:val="00DC18BD"/>
    <w:rsid w:val="00DC5E53"/>
    <w:rsid w:val="00DD237F"/>
    <w:rsid w:val="00DD25AA"/>
    <w:rsid w:val="00DD3B75"/>
    <w:rsid w:val="00DD4FD8"/>
    <w:rsid w:val="00DE21D1"/>
    <w:rsid w:val="00DE3187"/>
    <w:rsid w:val="00DE392A"/>
    <w:rsid w:val="00DF2A9A"/>
    <w:rsid w:val="00DF3432"/>
    <w:rsid w:val="00DF666B"/>
    <w:rsid w:val="00DF68B6"/>
    <w:rsid w:val="00DF7285"/>
    <w:rsid w:val="00E00987"/>
    <w:rsid w:val="00E0142B"/>
    <w:rsid w:val="00E022A7"/>
    <w:rsid w:val="00E11492"/>
    <w:rsid w:val="00E13626"/>
    <w:rsid w:val="00E14976"/>
    <w:rsid w:val="00E15D00"/>
    <w:rsid w:val="00E16384"/>
    <w:rsid w:val="00E20FC6"/>
    <w:rsid w:val="00E228E1"/>
    <w:rsid w:val="00E22E83"/>
    <w:rsid w:val="00E252EB"/>
    <w:rsid w:val="00E2649D"/>
    <w:rsid w:val="00E3322B"/>
    <w:rsid w:val="00E3369D"/>
    <w:rsid w:val="00E36E9A"/>
    <w:rsid w:val="00E513AA"/>
    <w:rsid w:val="00E52C5B"/>
    <w:rsid w:val="00E52F44"/>
    <w:rsid w:val="00E54E2C"/>
    <w:rsid w:val="00E56B7A"/>
    <w:rsid w:val="00E57FE2"/>
    <w:rsid w:val="00E60B60"/>
    <w:rsid w:val="00E61FC0"/>
    <w:rsid w:val="00E6345E"/>
    <w:rsid w:val="00E638EB"/>
    <w:rsid w:val="00E75C01"/>
    <w:rsid w:val="00E769C2"/>
    <w:rsid w:val="00E817D5"/>
    <w:rsid w:val="00E81B66"/>
    <w:rsid w:val="00E90A19"/>
    <w:rsid w:val="00E9319B"/>
    <w:rsid w:val="00EB02DC"/>
    <w:rsid w:val="00EB342B"/>
    <w:rsid w:val="00EC46A7"/>
    <w:rsid w:val="00EC5F43"/>
    <w:rsid w:val="00EC6ACF"/>
    <w:rsid w:val="00ED0215"/>
    <w:rsid w:val="00ED0651"/>
    <w:rsid w:val="00ED0D85"/>
    <w:rsid w:val="00ED3E6F"/>
    <w:rsid w:val="00ED4B26"/>
    <w:rsid w:val="00ED6F31"/>
    <w:rsid w:val="00EE12A0"/>
    <w:rsid w:val="00EE2BA7"/>
    <w:rsid w:val="00EE3B8D"/>
    <w:rsid w:val="00EE6377"/>
    <w:rsid w:val="00EE7B08"/>
    <w:rsid w:val="00EF0495"/>
    <w:rsid w:val="00EF160D"/>
    <w:rsid w:val="00EF17FD"/>
    <w:rsid w:val="00EF3E2E"/>
    <w:rsid w:val="00EF4C55"/>
    <w:rsid w:val="00EF52E2"/>
    <w:rsid w:val="00F0207A"/>
    <w:rsid w:val="00F03828"/>
    <w:rsid w:val="00F047D0"/>
    <w:rsid w:val="00F0630D"/>
    <w:rsid w:val="00F07988"/>
    <w:rsid w:val="00F11562"/>
    <w:rsid w:val="00F16828"/>
    <w:rsid w:val="00F169C6"/>
    <w:rsid w:val="00F16DE9"/>
    <w:rsid w:val="00F20615"/>
    <w:rsid w:val="00F215BC"/>
    <w:rsid w:val="00F235EB"/>
    <w:rsid w:val="00F2438B"/>
    <w:rsid w:val="00F24D8A"/>
    <w:rsid w:val="00F2716D"/>
    <w:rsid w:val="00F32858"/>
    <w:rsid w:val="00F33DB5"/>
    <w:rsid w:val="00F359BD"/>
    <w:rsid w:val="00F37E2B"/>
    <w:rsid w:val="00F40CC0"/>
    <w:rsid w:val="00F446CB"/>
    <w:rsid w:val="00F454E9"/>
    <w:rsid w:val="00F45FC1"/>
    <w:rsid w:val="00F461AC"/>
    <w:rsid w:val="00F461B9"/>
    <w:rsid w:val="00F5077C"/>
    <w:rsid w:val="00F52107"/>
    <w:rsid w:val="00F52651"/>
    <w:rsid w:val="00F67032"/>
    <w:rsid w:val="00F7267C"/>
    <w:rsid w:val="00F731F8"/>
    <w:rsid w:val="00F741DE"/>
    <w:rsid w:val="00F75CEE"/>
    <w:rsid w:val="00F76EEC"/>
    <w:rsid w:val="00F77150"/>
    <w:rsid w:val="00F868B1"/>
    <w:rsid w:val="00F878EF"/>
    <w:rsid w:val="00F90154"/>
    <w:rsid w:val="00F90625"/>
    <w:rsid w:val="00F90D9F"/>
    <w:rsid w:val="00F966CB"/>
    <w:rsid w:val="00FA00B4"/>
    <w:rsid w:val="00FA2050"/>
    <w:rsid w:val="00FA307B"/>
    <w:rsid w:val="00FA37AA"/>
    <w:rsid w:val="00FA4D58"/>
    <w:rsid w:val="00FA51F2"/>
    <w:rsid w:val="00FB2AE2"/>
    <w:rsid w:val="00FB3ADA"/>
    <w:rsid w:val="00FB4201"/>
    <w:rsid w:val="00FC0EB6"/>
    <w:rsid w:val="00FC22D8"/>
    <w:rsid w:val="00FC2FF2"/>
    <w:rsid w:val="00FC4AE6"/>
    <w:rsid w:val="00FC67FD"/>
    <w:rsid w:val="00FC6BBE"/>
    <w:rsid w:val="00FD2774"/>
    <w:rsid w:val="00FD54FC"/>
    <w:rsid w:val="00FD590A"/>
    <w:rsid w:val="00FD60A1"/>
    <w:rsid w:val="00FD701C"/>
    <w:rsid w:val="00FD7BC4"/>
    <w:rsid w:val="00FD7C11"/>
    <w:rsid w:val="00FE193C"/>
    <w:rsid w:val="00FE282A"/>
    <w:rsid w:val="00FE2A65"/>
    <w:rsid w:val="00FE2EB2"/>
    <w:rsid w:val="00FE2F5D"/>
    <w:rsid w:val="00FE40D7"/>
    <w:rsid w:val="00FF1174"/>
    <w:rsid w:val="00FF317F"/>
    <w:rsid w:val="00FF7951"/>
    <w:rsid w:val="083B1A2D"/>
    <w:rsid w:val="4E9E2A98"/>
    <w:rsid w:val="5F25404D"/>
    <w:rsid w:val="7B74F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EB74572"/>
  <w15:docId w15:val="{E3BF6259-0330-4F4A-9FDE-15EC34A8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720"/>
    </w:pPr>
    <w:rPr>
      <w:snapToGrid w:val="0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FA4D58"/>
    <w:rPr>
      <w:b/>
      <w:bCs/>
    </w:rPr>
  </w:style>
  <w:style w:type="paragraph" w:styleId="BalloonText">
    <w:name w:val="Balloon Text"/>
    <w:basedOn w:val="Normal"/>
    <w:semiHidden/>
    <w:rsid w:val="00FA4D58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CF6220"/>
    <w:rPr>
      <w:i/>
      <w:iCs/>
    </w:rPr>
  </w:style>
  <w:style w:type="paragraph" w:styleId="Revision">
    <w:name w:val="Revision"/>
    <w:hidden/>
    <w:uiPriority w:val="99"/>
    <w:semiHidden/>
    <w:rsid w:val="00AC14A2"/>
  </w:style>
  <w:style w:type="paragraph" w:styleId="FootnoteText">
    <w:name w:val="footnote text"/>
    <w:basedOn w:val="Normal"/>
    <w:link w:val="FootnoteTextChar"/>
    <w:uiPriority w:val="99"/>
    <w:rsid w:val="00B80129"/>
  </w:style>
  <w:style w:type="character" w:customStyle="1" w:styleId="FootnoteTextChar">
    <w:name w:val="Footnote Text Char"/>
    <w:basedOn w:val="DefaultParagraphFont"/>
    <w:link w:val="FootnoteText"/>
    <w:uiPriority w:val="99"/>
    <w:rsid w:val="00B80129"/>
  </w:style>
  <w:style w:type="character" w:styleId="FootnoteReference">
    <w:name w:val="footnote reference"/>
    <w:uiPriority w:val="99"/>
    <w:rsid w:val="00B80129"/>
    <w:rPr>
      <w:vertAlign w:val="superscript"/>
    </w:rPr>
  </w:style>
  <w:style w:type="paragraph" w:customStyle="1" w:styleId="Default">
    <w:name w:val="Default"/>
    <w:rsid w:val="00A042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B02E6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57FE2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2920FA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8F1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fpolicy.clarifications@twc.state.tx.u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jordyshl\LOCALS~1\Temp\WD%20Letter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603E86069D114FB25CDEC6D75A32FF" ma:contentTypeVersion="66" ma:contentTypeDescription="Create a new document." ma:contentTypeScope="" ma:versionID="2a6da8daf43bee866bdec6b5dc0d083e">
  <xsd:schema xmlns:xsd="http://www.w3.org/2001/XMLSchema" xmlns:xs="http://www.w3.org/2001/XMLSchema" xmlns:p="http://schemas.microsoft.com/office/2006/metadata/properties" xmlns:ns1="e624acc9-b15c-4ed1-bf48-d4a13c5a58d9" xmlns:ns2="http://schemas.microsoft.com/sharepoint/v3" xmlns:ns3="http://schemas.microsoft.com/sharepoint/v3/fields" xmlns:ns4="4c340d72-533d-4d32-a771-86ca28436fc3" xmlns:ns5="35625ac7-1bfd-4a7f-9a7f-d13086bfa749" targetNamespace="http://schemas.microsoft.com/office/2006/metadata/properties" ma:root="true" ma:fieldsID="f1bb17861db18fd39bdbab9afcc862ef" ns1:_="" ns2:_="" ns3:_="" ns4:_="" ns5:_="">
    <xsd:import namespace="e624acc9-b15c-4ed1-bf48-d4a13c5a58d9"/>
    <xsd:import namespace="http://schemas.microsoft.com/sharepoint/v3"/>
    <xsd:import namespace="http://schemas.microsoft.com/sharepoint/v3/fields"/>
    <xsd:import namespace="4c340d72-533d-4d32-a771-86ca28436fc3"/>
    <xsd:import namespace="35625ac7-1bfd-4a7f-9a7f-d13086bfa749"/>
    <xsd:element name="properties">
      <xsd:complexType>
        <xsd:sequence>
          <xsd:element name="documentManagement">
            <xsd:complexType>
              <xsd:all>
                <xsd:element ref="ns1:Project"/>
                <xsd:element ref="ns1:Sub_x002d_Project" minOccurs="0"/>
                <xsd:element ref="ns1:Priority" minOccurs="0"/>
                <xsd:element ref="ns3:_Status" minOccurs="0"/>
                <xsd:element ref="ns1:Status" minOccurs="0"/>
                <xsd:element ref="ns1:Staff_x0020_Lead" minOccurs="0"/>
                <xsd:element ref="ns1:SME_x0028_ifany_x0029_" minOccurs="0"/>
                <xsd:element ref="ns1:Editor0" minOccurs="0"/>
                <xsd:element ref="ns1:Assignment_x0020_Date" minOccurs="0"/>
                <xsd:element ref="ns1:Start_x0020_Date" minOccurs="0"/>
                <xsd:element ref="ns1:Due_x0020_Date" minOccurs="0"/>
                <xsd:element ref="ns1:Deadline_x0020_to_x0020_Editing" minOccurs="0"/>
                <xsd:element ref="ns1:Integrated_x0020_Review_x0020_Date" minOccurs="0"/>
                <xsd:element ref="ns1:Commission_x0020_Date" minOccurs="0"/>
                <xsd:element ref="ns1:Completion_x002f_Posted_x0020_Date" minOccurs="0"/>
                <xsd:element ref="ns1:Program" minOccurs="0"/>
                <xsd:element ref="ns1:WF_x0020_Policy_x0020_Document_x0020_Type" minOccurs="0"/>
                <xsd:element ref="ns1:Primary_x0020_Document"/>
                <xsd:element ref="ns1:Department_x002f_Divis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4:Approver" minOccurs="0"/>
                <xsd:element ref="ns2:PublishingStartDate" minOccurs="0"/>
                <xsd:element ref="ns2:PublishingExpirationDate" minOccurs="0"/>
                <xsd:element ref="ns1:MediaServiceAutoKeyPoints" minOccurs="0"/>
                <xsd:element ref="ns1:MediaServiceKeyPoint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4acc9-b15c-4ed1-bf48-d4a13c5a58d9" elementFormDefault="qualified">
    <xsd:import namespace="http://schemas.microsoft.com/office/2006/documentManagement/types"/>
    <xsd:import namespace="http://schemas.microsoft.com/office/infopath/2007/PartnerControls"/>
    <xsd:element name="Project" ma:index="0" ma:displayName="Project " ma:format="Dropdown" ma:internalName="Project">
      <xsd:simpleType>
        <xsd:union memberTypes="dms:Text">
          <xsd:simpleType>
            <xsd:restriction base="dms:Choice">
              <xsd:enumeration value="Assessments"/>
              <xsd:enumeration value="Awards"/>
              <xsd:enumeration value="Awards DP"/>
              <xsd:enumeration value="Awards WD Letter"/>
              <xsd:enumeration value="Board Oversight Capacity Score Card"/>
              <xsd:enumeration value="Board Plans"/>
              <xsd:enumeration value="Board Required Policies WD Letter"/>
              <xsd:enumeration value="Ch.800/805 AEL Rules 2019-2020"/>
              <xsd:enumeration value="Ch.800 Contracts and Purchasing"/>
              <xsd:enumeration value="Ch.800 Diploma Pilot (SB 1055)"/>
              <xsd:enumeration value="Ch.800 VR Monitoring"/>
              <xsd:enumeration value="Ch.802 Incentive Award Rules 2020"/>
              <xsd:enumeration value="Ch.803 Skills Development Rules 2019"/>
              <xsd:enumeration value="Ch.806 PPWD (SB 753) Rules"/>
              <xsd:enumeration value="Ch.807 Career Schools Rules 2020"/>
              <xsd:enumeration value="Ch.809 CC Evaluation Status and Reimbursement Rates"/>
              <xsd:enumeration value="Ch.809 CC HB 680, TRS &amp; Transfers"/>
              <xsd:enumeration value="Ch.813 SNAP E&amp;T Ag Act Rules"/>
              <xsd:enumeration value="Ch.815 COVID-19 Permanent Rules"/>
              <xsd:enumeration value="Ch.815 COVID-19 Suitable Work Guidelines"/>
              <xsd:enumeration value="Ch.819 Civil Rights Rules 2019"/>
              <xsd:enumeration value="Ch.823 Complaints, Hearings &amp; Appeals 2020"/>
              <xsd:enumeration value="Ch.838 Apprenticeship - Industry Grant Program"/>
              <xsd:enumeration value="Ch.839 Apprenticeship - Federal SRE/IRAP"/>
              <xsd:enumeration value="Chapter 841 Repeal and Replace"/>
              <xsd:enumeration value="Ch.858/857 VR Purchases and Contracts"/>
              <xsd:enumeration value="Choices Guide"/>
              <xsd:enumeration value="COOP WD Letter"/>
              <xsd:enumeration value="COVID-19"/>
              <xsd:enumeration value="Data Validation"/>
              <xsd:enumeration value="EITC WD Letter"/>
              <xsd:enumeration value="ES Guide"/>
              <xsd:enumeration value="ETP Annual Report"/>
              <xsd:enumeration value="ETP Apprenticeship Outreach Letter"/>
              <xsd:enumeration value="ETP Guide"/>
              <xsd:enumeration value="ETPL WD Letter"/>
              <xsd:enumeration value="ETP TA Bulletin"/>
              <xsd:enumeration value="Fidelity Bonding WD Letter"/>
              <xsd:enumeration value="Foster Youth Guide"/>
              <xsd:enumeration value="Foster Youth WD Letter"/>
              <xsd:enumeration value="HB 257 Report"/>
              <xsd:enumeration value="High-Poverty Areas TAB"/>
              <xsd:enumeration value="ITA WD Letter"/>
              <xsd:enumeration value="MSG WD Letter"/>
              <xsd:enumeration value="NCP Choices Guide"/>
              <xsd:enumeration value="OREO Grant Proposal"/>
              <xsd:enumeration value="Pathways to Reentry Program Guide"/>
              <xsd:enumeration value="Public Sector Partnership WD Letter"/>
              <xsd:enumeration value="QAN"/>
              <xsd:enumeration value="Rapid Response Guide"/>
              <xsd:enumeration value="Reallocation WD Letter"/>
              <xsd:enumeration value="RESEA"/>
              <xsd:enumeration value="Rule Reviews 2020"/>
              <xsd:enumeration value="SNAP E&amp;T Guide"/>
              <xsd:enumeration value="SNAP E&amp;T State Plan"/>
              <xsd:enumeration value="Strategic Plan"/>
              <xsd:enumeration value="TAA Final Rule Impact Analysis"/>
              <xsd:enumeration value="TAA Annual Report"/>
              <xsd:enumeration value="TAA Distributions"/>
              <xsd:enumeration value="TAA Guide"/>
              <xsd:enumeration value="TAA WD Letter"/>
              <xsd:enumeration value="TANF Annual Report"/>
              <xsd:enumeration value="TANF Board Special Projects"/>
              <xsd:enumeration value="Transportation Services TAB"/>
              <xsd:enumeration value="TWIST PIRL Element 1812 TAB"/>
              <xsd:enumeration value="Vets Priority of Service WD Letter"/>
              <xsd:enumeration value="Vets Reemployment WD Letter"/>
              <xsd:enumeration value="Video Conferencing WD Letter"/>
              <xsd:enumeration value="VOS Greeter WD Letter"/>
              <xsd:enumeration value="WITR WD Letter"/>
              <xsd:enumeration value="Work Verification Plan Updates"/>
              <xsd:enumeration value="WIOA Annual Report"/>
              <xsd:enumeration value="WIOA Combined State Plan"/>
              <xsd:enumeration value="WIOA Documentation Log"/>
              <xsd:enumeration value="WIOA Guidelines"/>
              <xsd:enumeration value="WIOA Operations Guide"/>
              <xsd:enumeration value="WIOA-TAA Training Cost"/>
              <xsd:enumeration value="WIOA In-Demand Industries/Targeted Occupations WD"/>
              <xsd:enumeration value="WIOA Youth Program Elements TAB"/>
              <xsd:enumeration value="WIOA Waivers"/>
              <xsd:enumeration value="WIT - Determining Employer Access TAB"/>
              <xsd:enumeration value="WIT - Ineligible Employers/Entities TAB"/>
              <xsd:enumeration value="WIT - Job Match Quality TAB"/>
              <xsd:enumeration value="WIT - Pseudo SSNs TAB"/>
              <xsd:enumeration value="WIT - Veterans Registration TAB"/>
              <xsd:enumeration value="**SP Training"/>
              <xsd:enumeration value="WF Career and Education Outreach Specialists"/>
              <xsd:enumeration value="WD Letter on Common Exit"/>
              <xsd:enumeration value="TAA Case Management"/>
              <xsd:enumeration value="Participant Contact WD Letter"/>
              <xsd:enumeration value="Equal Opportunity Posters WD Letter"/>
              <xsd:enumeration value="TANF State Plan"/>
              <xsd:enumeration value="TPR Guide"/>
              <xsd:enumeration value="TANF ACF-204 Report"/>
            </xsd:restriction>
          </xsd:simpleType>
        </xsd:union>
      </xsd:simpleType>
    </xsd:element>
    <xsd:element name="Sub_x002d_Project" ma:index="1" nillable="true" ma:displayName="Sub-Project" ma:format="Dropdown" ma:internalName="Sub_x002d_Project">
      <xsd:simpleType>
        <xsd:restriction base="dms:Choice">
          <xsd:enumeration value="Board Plans 2021-2024"/>
          <xsd:enumeration value="Ch.800 AEL Rules 2019-2020 PR"/>
          <xsd:enumeration value="Ch.800 AEL Rules 2019-2020 FR"/>
          <xsd:enumeration value="Ch.800 Diploma Pilot  (SB 1055)  PR"/>
          <xsd:enumeration value="Ch.800 Diploma Pilot  (SB 1055)  FR"/>
          <xsd:enumeration value="Ch.800 Contracts and Purchasing FR"/>
          <xsd:enumeration value="Ch.800 VR Monitoring PR"/>
          <xsd:enumeration value="Ch.800 VR Monitoring FR"/>
          <xsd:enumeration value="Ch.802 Incentive Awards Rules PR"/>
          <xsd:enumeration value="Ch.802 Incentive Awards Rules FR"/>
          <xsd:enumeration value="Ch.803 Skills Development Rules PR"/>
          <xsd:enumeration value="Ch.803 Skills Development Rules FR"/>
          <xsd:enumeration value="Ch.805 AEL Rules 2019-2020 PR"/>
          <xsd:enumeration value="Ch.805 AEL Rules 2019-2020 FR"/>
          <xsd:enumeration value="Ch.806 PPWD (SB 753) Rules PR"/>
          <xsd:enumeration value="Ch.806 PPWD (SB 753) Rules FR"/>
          <xsd:enumeration value="Ch.809 CC Evaluation Status and Reimbursement Rates PR"/>
          <xsd:enumeration value="Ch.809 CC HB 680, TRS &amp; Transfers PR"/>
          <xsd:enumeration value="Ch.809 CC HB 680, TRS &amp; Transfers FR"/>
          <xsd:enumeration value="Ch.813 SNAP E&amp;T Ag Act Rules PR"/>
          <xsd:enumeration value="Ch.813 SNAP E&amp;T Ag Act Rules FR"/>
          <xsd:enumeration value="Ch.815 COVID-19 Permanent Rules PC"/>
          <xsd:enumeration value="Ch.815 COVID-19 Permanent Rules PR"/>
          <xsd:enumeration value="Ch.815 COVID-19 Permanent Rules FR"/>
          <xsd:enumeration value="Ch.815 COVID-19 Suitable Work Guidelines PC"/>
          <xsd:enumeration value="Ch.815 COVID-19 Suitable Work Guidelines PR"/>
          <xsd:enumeration value="Ch.815 COVID-19 Suitable Work Guidelines FR"/>
          <xsd:enumeration value="Ch.823 Complaints, Hearings &amp; Appeals 2020 PR"/>
          <xsd:enumeration value="Ch.823 Complaints, Hearings &amp; Appeals 2020 FR"/>
          <xsd:enumeration value="Ch.838 Apprenticeship - Industry Grant Program PR"/>
          <xsd:enumeration value="Ch.838 Apprenticeship - Industry Grant Program  FR"/>
          <xsd:enumeration value="Ch.839 Apprenticeship - Federal SRE/IRAP PC"/>
          <xsd:enumeration value="Ch.839 Apprenticeship - Federal SRE/IRAP PR"/>
          <xsd:enumeration value="Ch.839 Apprenticeship - Federal SRE/IRAP FR"/>
          <xsd:enumeration value="Ch.857 VR Purchases Repeal PR"/>
          <xsd:enumeration value="Ch.857 VR Purchases Repeal FR"/>
          <xsd:enumeration value="Ch.858 VR Purchases and Contracts PR"/>
          <xsd:enumeration value="Ch.858 VR Purchases and Contracts FR"/>
          <xsd:enumeration value="COVID-19 Board Guidance"/>
          <xsd:enumeration value="COVID-19 Q&amp;A"/>
          <xsd:enumeration value="COVID-19 DP Board Procurement"/>
          <xsd:enumeration value="COVID-19 Target Occupations"/>
          <xsd:enumeration value="Data Validation WD 27-19 Chg. 1"/>
          <xsd:enumeration value="Choices Guide 2019"/>
          <xsd:enumeration value="ETP Guide 2019"/>
          <xsd:enumeration value="ES Guide 2019"/>
          <xsd:enumeration value="HB 257 Report 2020"/>
          <xsd:enumeration value="ITA WD Letter Chg 1"/>
          <xsd:enumeration value="Layoff Aversion Guide 2020"/>
          <xsd:enumeration value="NCP Choices Guide 2019"/>
          <xsd:enumeration value="Pathways to Reentry Guide 2020"/>
          <xsd:enumeration value="QAN Fall 2019"/>
          <xsd:enumeration value="Rapid Response Guide Updates 2020"/>
          <xsd:enumeration value="SNAP E&amp;T Guide 2019"/>
          <xsd:enumeration value="SNAP E&amp;T State Plan FFY21"/>
          <xsd:enumeration value="Rule Reviews 2020 PR"/>
          <xsd:enumeration value="Rule Reviews 2020 FR"/>
          <xsd:enumeration value="Strategic Plan FY21-25"/>
          <xsd:enumeration value="TAA Distributions BCY2021"/>
          <xsd:enumeration value="TAA Annual Report 2020"/>
          <xsd:enumeration value="TAA Guide 2019"/>
          <xsd:enumeration value="TAA Guide 2020"/>
          <xsd:enumeration value="Vets Priority WD 25-15 Chg 1"/>
          <xsd:enumeration value="WIOA Combined State Plan PY20-23"/>
          <xsd:enumeration value="WIOA Documentation Log July 2020"/>
          <xsd:enumeration value="WIOA Guidelines 2019-2"/>
          <xsd:enumeration value="WIT - Determining Employer Access TAB 211 Cg 3"/>
          <xsd:enumeration value="WIT - Ineligible Employers/Entities TAB 158 Chg 2"/>
          <xsd:enumeration value="WIT - Job Match Quality TAB 194, Chg 1"/>
          <xsd:enumeration value="WIT - Pseudo SSNs TAB 241, Chg 1"/>
          <xsd:enumeration value="WIT - Veterans Registrations TAB 153, Chg 1"/>
          <xsd:enumeration value="WITR WD 01-20 Chg 1"/>
          <xsd:enumeration value="**SP Training - July 2020"/>
          <xsd:enumeration value="SNAP E&amp;T Guide Revisions 2020"/>
          <xsd:enumeration value="WIOA Annual Report PY19"/>
          <xsd:enumeration value="WD Letter on WF Career &amp; Educ Outreach Spec"/>
          <xsd:enumeration value="WIOA Guidelines 2020"/>
        </xsd:restriction>
      </xsd:simpleType>
    </xsd:element>
    <xsd:element name="Priority" ma:index="3" nillable="true" ma:displayName="Priority" ma:format="Dropdown" ma:internalName="Priority">
      <xsd:simpleType>
        <xsd:restriction base="dms:Choice">
          <xsd:enumeration value="1. Critical"/>
          <xsd:enumeration value="2. High"/>
          <xsd:enumeration value="3. Medium"/>
          <xsd:enumeration value="4. Low"/>
        </xsd:restriction>
      </xsd:simpleType>
    </xsd:element>
    <xsd:element name="Status" ma:index="5" nillable="true" ma:displayName="Status" ma:default="-" ma:format="Dropdown" ma:internalName="Status">
      <xsd:simpleType>
        <xsd:restriction base="dms:Choice">
          <xsd:enumeration value="-"/>
          <xsd:enumeration value="Back in Editing"/>
          <xsd:enumeration value="Back in Drafting"/>
          <xsd:enumeration value="On Hold"/>
        </xsd:restriction>
      </xsd:simpleType>
    </xsd:element>
    <xsd:element name="Staff_x0020_Lead" ma:index="6" nillable="true" ma:displayName="Staff Lead" ma:list="UserInfo" ma:SharePointGroup="0" ma:internalName="Staff_x0020_Lea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ME_x0028_ifany_x0029_" ma:index="7" nillable="true" ma:displayName="SME (if any)" ma:format="Dropdown" ma:list="UserInfo" ma:SharePointGroup="0" ma:internalName="SME_x0028_ifany_x0029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0" ma:index="8" nillable="true" ma:displayName="Editor" ma:list="UserInfo" ma:SharePointGroup="2412" ma:internalName="Editor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ignment_x0020_Date" ma:index="9" nillable="true" ma:displayName="Assignment Date" ma:format="DateOnly" ma:internalName="Assignment_x0020_Date">
      <xsd:simpleType>
        <xsd:restriction base="dms:DateTime"/>
      </xsd:simpleType>
    </xsd:element>
    <xsd:element name="Start_x0020_Date" ma:index="10" nillable="true" ma:displayName="Start Date" ma:description="Actual date drafting of the document started." ma:format="DateOnly" ma:internalName="Start_x0020_Date">
      <xsd:simpleType>
        <xsd:restriction base="dms:DateTime"/>
      </xsd:simpleType>
    </xsd:element>
    <xsd:element name="Due_x0020_Date" ma:index="11" nillable="true" ma:displayName="Due Date" ma:format="DateOnly" ma:internalName="Due_x0020_Date">
      <xsd:simpleType>
        <xsd:restriction base="dms:DateTime"/>
      </xsd:simpleType>
    </xsd:element>
    <xsd:element name="Deadline_x0020_to_x0020_Editing" ma:index="12" nillable="true" ma:displayName="Deadline to Editing" ma:format="DateOnly" ma:internalName="Deadline_x0020_to_x0020_Editing">
      <xsd:simpleType>
        <xsd:restriction base="dms:DateTime"/>
      </xsd:simpleType>
    </xsd:element>
    <xsd:element name="Integrated_x0020_Review_x0020_Date" ma:index="13" nillable="true" ma:displayName="Integrated Review Date" ma:format="DateOnly" ma:internalName="Integrated_x0020_Review_x0020_Date">
      <xsd:simpleType>
        <xsd:restriction base="dms:DateTime"/>
      </xsd:simpleType>
    </xsd:element>
    <xsd:element name="Commission_x0020_Date" ma:index="14" nillable="true" ma:displayName="Commission Date" ma:format="DateOnly" ma:internalName="Commission_x0020_Date">
      <xsd:simpleType>
        <xsd:restriction base="dms:DateTime"/>
      </xsd:simpleType>
    </xsd:element>
    <xsd:element name="Completion_x002f_Posted_x0020_Date" ma:index="15" nillable="true" ma:displayName="Completion/Posted Date" ma:format="DateOnly" ma:internalName="Completion_x002f_Posted_x0020_Date">
      <xsd:simpleType>
        <xsd:restriction base="dms:DateTime"/>
      </xsd:simpleType>
    </xsd:element>
    <xsd:element name="Program" ma:index="16" nillable="true" ma:displayName="Program" ma:list="{17b9341b-7526-44f7-bfa7-20e9bfd2a176}" ma:internalName="Program" ma:showField="Title">
      <xsd:simpleType>
        <xsd:restriction base="dms:Lookup"/>
      </xsd:simpleType>
    </xsd:element>
    <xsd:element name="WF_x0020_Policy_x0020_Document_x0020_Type" ma:index="17" nillable="true" ma:displayName="WF Policy Document Type" ma:list="{20b89c48-2fca-4c63-9053-67ad997d3514}" ma:internalName="WF_x0020_Policy_x0020_Document_x0020_Type" ma:showField="Title">
      <xsd:simpleType>
        <xsd:restriction base="dms:Lookup"/>
      </xsd:simpleType>
    </xsd:element>
    <xsd:element name="Primary_x0020_Document" ma:index="18" ma:displayName="Tracking Document" ma:default="No" ma:description="This is the primary tracking document for the project/deliverable.  The primary tracking document is typically the document that will be the final deliverable." ma:format="RadioButtons" ma:internalName="Primary_x0020_Document">
      <xsd:simpleType>
        <xsd:restriction base="dms:Choice">
          <xsd:enumeration value="Yes"/>
          <xsd:enumeration value="No"/>
        </xsd:restriction>
      </xsd:simpleType>
    </xsd:element>
    <xsd:element name="Department_x002f_Division" ma:index="20" nillable="true" ma:displayName="Department/Division" ma:default="Program Policy" ma:format="Dropdown" ma:internalName="Department_x002f_Division">
      <xsd:simpleType>
        <xsd:restriction base="dms:Choice">
          <xsd:enumeration value="AEL"/>
          <xsd:enumeration value="Child Care"/>
          <xsd:enumeration value="Program Policy"/>
        </xsd:restriction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2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 ma:readOnly="false">
      <xsd:simpleType>
        <xsd:restriction base="dms:Unknown"/>
      </xsd:simpleType>
    </xsd:element>
    <xsd:element name="PublishingExpirationDate" ma:index="33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4" nillable="true" ma:displayName="Stage" ma:format="Dropdown" ma:internalName="_Status">
      <xsd:simpleType>
        <xsd:restriction base="dms:Choice">
          <xsd:enumeration value="Project Scope"/>
          <xsd:enumeration value="Draft - Author/Supervisor"/>
          <xsd:enumeration value="Draft - Supervisor"/>
          <xsd:enumeration value="Draft - Manager"/>
          <xsd:enumeration value="Draft - Editing"/>
          <xsd:enumeration value="Review - Author"/>
          <xsd:enumeration value="Review - SME"/>
          <xsd:enumeration value="Review - Supervisor"/>
          <xsd:enumeration value="Review - Legal/Finance"/>
          <xsd:enumeration value="Review - Manager"/>
          <xsd:enumeration value="Review - Integrated"/>
          <xsd:enumeration value="Review - Director"/>
          <xsd:enumeration value="Review - Deputy Director"/>
          <xsd:enumeration value="Review - 48-Hour"/>
          <xsd:enumeration value="Review - 5-Day"/>
          <xsd:enumeration value="Post-Review Changes"/>
          <xsd:enumeration value="Review - Division Director"/>
          <xsd:enumeration value="Briefing - Executive Mgmt."/>
          <xsd:enumeration value="Briefing - Commission Staff"/>
          <xsd:enumeration value="Notebook"/>
          <xsd:enumeration value="Commission Approved"/>
          <xsd:enumeration value="Board Comment Period"/>
          <xsd:enumeration value="Public Comment Period"/>
          <xsd:enumeration value="Pending Federal Review"/>
          <xsd:enumeration value="Complete"/>
          <xsd:enumeration value="Posted"/>
          <xsd:enumeration value="Postpon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40d72-533d-4d32-a771-86ca28436f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Approver" ma:index="31" nillable="true" ma:displayName="Approver" ma:hidden="true" ma:list="UserInfo" ma:SharePointGroup="0" ma:internalName="Approv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25ac7-1bfd-4a7f-9a7f-d13086bfa74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9" ma:displayName="Title"/>
        <xsd:element ref="dc:subject" minOccurs="0" maxOccurs="1"/>
        <xsd:element ref="dc:description" minOccurs="0" maxOccurs="1" ma:index="21" ma:displayName="Not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g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d_Project xmlns="e624acc9-b15c-4ed1-bf48-d4a13c5a58d9" xsi:nil="true"/>
    <Priority xmlns="e624acc9-b15c-4ed1-bf48-d4a13c5a58d9">2. High</Priority>
    <Integrated_x0020_Review_x0020_Date xmlns="e624acc9-b15c-4ed1-bf48-d4a13c5a58d9">2020-11-19T06:00:00+00:00</Integrated_x0020_Review_x0020_Date>
    <Approver xmlns="4c340d72-533d-4d32-a771-86ca28436fc3">
      <UserInfo>
        <DisplayName/>
        <AccountId xsi:nil="true"/>
        <AccountType/>
      </UserInfo>
    </Approver>
    <Staff_x0020_Lead xmlns="e624acc9-b15c-4ed1-bf48-d4a13c5a58d9">
      <UserInfo>
        <DisplayName>Riggs,Eben O</DisplayName>
        <AccountId>2046</AccountId>
        <AccountType/>
      </UserInfo>
    </Staff_x0020_Lead>
    <Status xmlns="e624acc9-b15c-4ed1-bf48-d4a13c5a58d9">-</Status>
    <SME_x0028_ifany_x0029_ xmlns="e624acc9-b15c-4ed1-bf48-d4a13c5a58d9">
      <UserInfo>
        <DisplayName/>
        <AccountId xsi:nil="true"/>
        <AccountType/>
      </UserInfo>
    </SME_x0028_ifany_x0029_>
    <_Status xmlns="http://schemas.microsoft.com/sharepoint/v3/fields" xsi:nil="true"/>
    <Due_x0020_Date xmlns="e624acc9-b15c-4ed1-bf48-d4a13c5a58d9" xsi:nil="true"/>
    <Commission_x0020_Date xmlns="e624acc9-b15c-4ed1-bf48-d4a13c5a58d9" xsi:nil="true"/>
    <Assignment_x0020_Date xmlns="e624acc9-b15c-4ed1-bf48-d4a13c5a58d9">2020-10-23T05:00:00+00:00</Assignment_x0020_Date>
    <Completion_x002f_Posted_x0020_Date xmlns="e624acc9-b15c-4ed1-bf48-d4a13c5a58d9" xsi:nil="true"/>
    <Editor0 xmlns="e624acc9-b15c-4ed1-bf48-d4a13c5a58d9">
      <UserInfo>
        <DisplayName>Alvis,Carrie L</DisplayName>
        <AccountId>1653</AccountId>
        <AccountType/>
      </UserInfo>
    </Editor0>
    <Project xmlns="e624acc9-b15c-4ed1-bf48-d4a13c5a58d9">Participant Contact WD Letter</Project>
    <PublishingExpirationDate xmlns="http://schemas.microsoft.com/sharepoint/v3" xsi:nil="true"/>
    <Deadline_x0020_to_x0020_Editing xmlns="e624acc9-b15c-4ed1-bf48-d4a13c5a58d9" xsi:nil="true"/>
    <Department_x002f_Division xmlns="e624acc9-b15c-4ed1-bf48-d4a13c5a58d9">Program Policy</Department_x002f_Division>
    <PublishingStartDate xmlns="http://schemas.microsoft.com/sharepoint/v3" xsi:nil="true"/>
    <Start_x0020_Date xmlns="e624acc9-b15c-4ed1-bf48-d4a13c5a58d9">2020-10-23T05:00:00+00:00</Start_x0020_Date>
    <Primary_x0020_Document xmlns="e624acc9-b15c-4ed1-bf48-d4a13c5a58d9">Yes</Primary_x0020_Document>
    <Program xmlns="e624acc9-b15c-4ed1-bf48-d4a13c5a58d9">7</Program>
    <WF_x0020_Policy_x0020_Document_x0020_Type xmlns="e624acc9-b15c-4ed1-bf48-d4a13c5a58d9">1</WF_x0020_Policy_x0020_Document_x0020_Typ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3E2AE-47A5-4866-A461-8F218964C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24acc9-b15c-4ed1-bf48-d4a13c5a58d9"/>
    <ds:schemaRef ds:uri="http://schemas.microsoft.com/sharepoint/v3"/>
    <ds:schemaRef ds:uri="http://schemas.microsoft.com/sharepoint/v3/fields"/>
    <ds:schemaRef ds:uri="4c340d72-533d-4d32-a771-86ca28436fc3"/>
    <ds:schemaRef ds:uri="35625ac7-1bfd-4a7f-9a7f-d13086bfa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D5E872-DB8C-46C4-94DE-9B4AFAE5C419}">
  <ds:schemaRefs>
    <ds:schemaRef ds:uri="http://schemas.microsoft.com/sharepoint/v3/fields"/>
    <ds:schemaRef ds:uri="http://schemas.microsoft.com/office/2006/documentManagement/types"/>
    <ds:schemaRef ds:uri="http://purl.org/dc/elements/1.1/"/>
    <ds:schemaRef ds:uri="http://schemas.microsoft.com/office/2006/metadata/properties"/>
    <ds:schemaRef ds:uri="e624acc9-b15c-4ed1-bf48-d4a13c5a58d9"/>
    <ds:schemaRef ds:uri="35625ac7-1bfd-4a7f-9a7f-d13086bfa749"/>
    <ds:schemaRef ds:uri="http://purl.org/dc/terms/"/>
    <ds:schemaRef ds:uri="4c340d72-533d-4d32-a771-86ca28436fc3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46FFC3C-13C5-466D-AE0A-F78E940B14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A78B5-DA5D-4FCD-A878-3F7C4D8A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 Letter Template</Template>
  <TotalTime>4</TotalTime>
  <Pages>5</Pages>
  <Words>1180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WD 06-13 change1 - Participant Contact and Counselor Notes</vt:lpstr>
    </vt:vector>
  </TitlesOfParts>
  <Company>TWC</Company>
  <LinksUpToDate>false</LinksUpToDate>
  <CharactersWithSpaces>9501</CharactersWithSpaces>
  <SharedDoc>false</SharedDoc>
  <HLinks>
    <vt:vector size="6" baseType="variant">
      <vt:variant>
        <vt:i4>8257549</vt:i4>
      </vt:variant>
      <vt:variant>
        <vt:i4>0</vt:i4>
      </vt:variant>
      <vt:variant>
        <vt:i4>0</vt:i4>
      </vt:variant>
      <vt:variant>
        <vt:i4>5</vt:i4>
      </vt:variant>
      <vt:variant>
        <vt:lpwstr>mailto:wfpolicy.clarifications@twc.state.tx.us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WD 06-13 change1 - Participant Contact and Counselor Notes</dc:title>
  <dc:subject/>
  <dc:creator>cds</dc:creator>
  <cp:keywords/>
  <dc:description/>
  <cp:lastModifiedBy>Alvis,Carrie L</cp:lastModifiedBy>
  <cp:revision>4</cp:revision>
  <cp:lastPrinted>2013-08-23T14:51:00Z</cp:lastPrinted>
  <dcterms:created xsi:type="dcterms:W3CDTF">2020-12-11T20:08:00Z</dcterms:created>
  <dcterms:modified xsi:type="dcterms:W3CDTF">2020-12-11T20:20:00Z</dcterms:modified>
  <cp:contentStatus>Post-Review Changes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0x01010034603E86069D114FB25CDEC6D75A32FF</vt:lpwstr>
  </property>
</Properties>
</file>